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BB4F0" w14:textId="122AEFEB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B90470">
        <w:rPr>
          <w:rFonts w:ascii="Arial" w:eastAsia="SimSun" w:hAnsi="Arial" w:cs="Times New Roman"/>
          <w:b/>
          <w:sz w:val="24"/>
          <w:szCs w:val="20"/>
          <w:lang w:val="en-US"/>
        </w:rPr>
        <w:t>7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DB5B77" w:rsidRPr="00DB5B77">
        <w:rPr>
          <w:rFonts w:ascii="Arial" w:eastAsia="SimSun" w:hAnsi="Arial" w:cs="Times New Roman"/>
          <w:b/>
          <w:sz w:val="24"/>
          <w:szCs w:val="20"/>
          <w:lang w:val="en-US" w:eastAsia="ja-JP"/>
        </w:rPr>
        <w:t>R4-2520475</w:t>
      </w:r>
    </w:p>
    <w:bookmarkEnd w:id="0"/>
    <w:bookmarkEnd w:id="1"/>
    <w:p w14:paraId="5AF5A917" w14:textId="77777777" w:rsidR="00537F88" w:rsidRPr="006257E1" w:rsidRDefault="00537F88" w:rsidP="00537F88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Dallas, USA</w:t>
      </w:r>
      <w:r w:rsidRPr="008B136E">
        <w:rPr>
          <w:b/>
          <w:sz w:val="24"/>
        </w:rPr>
        <w:t xml:space="preserve">, </w:t>
      </w:r>
      <w:r>
        <w:rPr>
          <w:b/>
          <w:sz w:val="24"/>
        </w:rPr>
        <w:t xml:space="preserve">17th-21st </w:t>
      </w:r>
      <w:proofErr w:type="gramStart"/>
      <w:r>
        <w:rPr>
          <w:b/>
          <w:sz w:val="24"/>
        </w:rPr>
        <w:t>November</w:t>
      </w:r>
      <w:r w:rsidRPr="008B136E">
        <w:rPr>
          <w:b/>
          <w:sz w:val="24"/>
        </w:rPr>
        <w:t>,</w:t>
      </w:r>
      <w:proofErr w:type="gramEnd"/>
      <w:r w:rsidRPr="008B136E">
        <w:rPr>
          <w:b/>
          <w:sz w:val="24"/>
        </w:rPr>
        <w:t xml:space="preserve"> 2025</w:t>
      </w:r>
    </w:p>
    <w:p w14:paraId="7258C96A" w14:textId="77777777" w:rsidR="00841BCD" w:rsidRPr="00537F8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333E1B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8670D37" w14:textId="66E01F44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8400AA" w:rsidRPr="008400AA">
        <w:rPr>
          <w:rFonts w:ascii="Arial" w:eastAsia="Calibri" w:hAnsi="Arial" w:cs="Arial"/>
          <w:b/>
          <w:bCs/>
          <w:sz w:val="24"/>
          <w:lang w:val="en-US"/>
        </w:rPr>
        <w:t>On UEIBM test cases</w:t>
      </w:r>
    </w:p>
    <w:p w14:paraId="7472A163" w14:textId="02930CD9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8400AA" w:rsidRPr="008400AA">
        <w:rPr>
          <w:rFonts w:ascii="Arial" w:eastAsia="MS Mincho" w:hAnsi="Arial" w:cs="Arial"/>
          <w:b/>
          <w:bCs/>
          <w:sz w:val="24"/>
          <w:szCs w:val="20"/>
          <w:lang w:val="en-US"/>
        </w:rPr>
        <w:t>6.12.2.1</w:t>
      </w:r>
    </w:p>
    <w:p w14:paraId="6CA64BD2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CF5EF4C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48B380DD" w14:textId="0D6EA1C7" w:rsidR="004377BE" w:rsidRPr="004377BE" w:rsidRDefault="00B32FE9" w:rsidP="007245BE">
      <w:pPr>
        <w:ind w:firstLine="360"/>
        <w:rPr>
          <w:lang w:val="en-US"/>
        </w:rPr>
      </w:pPr>
      <w:r w:rsidRPr="00C00986">
        <w:rPr>
          <w:lang w:val="en-US"/>
        </w:rPr>
        <w:t xml:space="preserve">In this document, we present Nokia’s views regarding </w:t>
      </w:r>
      <w:r w:rsidR="00A672EF" w:rsidRPr="00C00986">
        <w:rPr>
          <w:lang w:val="en-US"/>
        </w:rPr>
        <w:t xml:space="preserve">the </w:t>
      </w:r>
      <w:r w:rsidR="00682EFA">
        <w:rPr>
          <w:lang w:val="en-US"/>
        </w:rPr>
        <w:t xml:space="preserve">test case for </w:t>
      </w:r>
      <w:r w:rsidR="00FE2BBD">
        <w:rPr>
          <w:lang w:val="en-US"/>
        </w:rPr>
        <w:t xml:space="preserve">UEIBM </w:t>
      </w:r>
      <w:r w:rsidR="00AD6CA3">
        <w:rPr>
          <w:lang w:val="en-US"/>
        </w:rPr>
        <w:t>window based scenario</w:t>
      </w:r>
      <w:r w:rsidR="00C00986" w:rsidRPr="00C00986">
        <w:rPr>
          <w:lang w:val="en-US"/>
        </w:rPr>
        <w:t>.</w:t>
      </w:r>
    </w:p>
    <w:p w14:paraId="5AA1DDF4" w14:textId="2E8D5C32" w:rsidR="00CB22B2" w:rsidRPr="00410743" w:rsidRDefault="009328A1" w:rsidP="00421451">
      <w:pPr>
        <w:pStyle w:val="RAN4H1"/>
        <w:rPr>
          <w:lang w:val="en-US"/>
        </w:rPr>
      </w:pPr>
      <w:r w:rsidRPr="50A4234B">
        <w:rPr>
          <w:lang w:val="en-US"/>
        </w:rPr>
        <w:t>Discussion</w:t>
      </w:r>
      <w:r w:rsidR="00410743" w:rsidRPr="50A4234B">
        <w:rPr>
          <w:lang w:val="en-US"/>
        </w:rPr>
        <w:t xml:space="preserve"> </w:t>
      </w:r>
    </w:p>
    <w:p w14:paraId="206D58BE" w14:textId="4EF62585" w:rsidR="00FE2BBD" w:rsidRDefault="00FE2BBD" w:rsidP="00FE2BBD">
      <w:pPr>
        <w:spacing w:after="240"/>
        <w:ind w:left="360"/>
        <w:jc w:val="both"/>
        <w:rPr>
          <w:lang w:val="en-US"/>
        </w:rPr>
      </w:pPr>
      <w:bookmarkStart w:id="4" w:name="_Hlk178150594"/>
      <w:r>
        <w:rPr>
          <w:lang w:val="en-US"/>
        </w:rPr>
        <w:t xml:space="preserve">In the last meeting, it was left FFS whether to </w:t>
      </w:r>
      <w:r w:rsidR="00C95701">
        <w:rPr>
          <w:lang w:val="en-US"/>
        </w:rPr>
        <w:t xml:space="preserve">draft a test case for </w:t>
      </w:r>
      <w:proofErr w:type="gramStart"/>
      <w:r w:rsidR="00C95701">
        <w:rPr>
          <w:lang w:val="en-US"/>
        </w:rPr>
        <w:t>window based</w:t>
      </w:r>
      <w:proofErr w:type="gramEnd"/>
      <w:r w:rsidR="00C95701">
        <w:rPr>
          <w:lang w:val="en-US"/>
        </w:rPr>
        <w:t xml:space="preserve"> scenario for FR1 and FR2. </w:t>
      </w:r>
      <w:r w:rsidR="00FC5295">
        <w:rPr>
          <w:lang w:val="en-US"/>
        </w:rPr>
        <w:t>S</w:t>
      </w:r>
      <w:r w:rsidR="00DD51DB">
        <w:rPr>
          <w:lang w:val="en-US"/>
        </w:rPr>
        <w:t xml:space="preserve">ince </w:t>
      </w:r>
      <w:r w:rsidR="00FC5295">
        <w:rPr>
          <w:lang w:val="en-US"/>
        </w:rPr>
        <w:t xml:space="preserve">RAN4 has defined </w:t>
      </w:r>
      <w:r w:rsidR="00DD51DB">
        <w:rPr>
          <w:lang w:val="en-US"/>
        </w:rPr>
        <w:t xml:space="preserve">requirements for the </w:t>
      </w:r>
      <w:r w:rsidR="001F6812">
        <w:rPr>
          <w:lang w:val="en-US"/>
        </w:rPr>
        <w:t xml:space="preserve">window based scenario with </w:t>
      </w:r>
      <w:r w:rsidR="001F6812" w:rsidRPr="001F6812">
        <w:rPr>
          <w:lang w:val="en-US"/>
        </w:rPr>
        <w:t>eventInstanceCount-r19 &gt; 1</w:t>
      </w:r>
      <w:r w:rsidR="001F6812">
        <w:rPr>
          <w:lang w:val="en-US"/>
        </w:rPr>
        <w:t xml:space="preserve">, we propose that a corresponding test case </w:t>
      </w:r>
      <w:r w:rsidR="008A6611">
        <w:rPr>
          <w:lang w:val="en-US"/>
        </w:rPr>
        <w:t>should be defined as well.</w:t>
      </w:r>
    </w:p>
    <w:p w14:paraId="42F874B4" w14:textId="0AD92113" w:rsidR="008A6611" w:rsidRDefault="008A6611" w:rsidP="00FE2BBD">
      <w:pPr>
        <w:spacing w:after="240"/>
        <w:ind w:left="360"/>
        <w:jc w:val="both"/>
        <w:rPr>
          <w:lang w:val="en-US"/>
        </w:rPr>
      </w:pPr>
      <w:r>
        <w:rPr>
          <w:lang w:val="en-US"/>
        </w:rPr>
        <w:t xml:space="preserve">As an example, </w:t>
      </w:r>
      <w:r w:rsidR="004E6BB9">
        <w:rPr>
          <w:lang w:val="en-US"/>
        </w:rPr>
        <w:t xml:space="preserve">we describe the test procedure for FR1 </w:t>
      </w:r>
      <w:r w:rsidR="004E6BB9" w:rsidRPr="004E6BB9">
        <w:rPr>
          <w:lang w:val="en-US"/>
        </w:rPr>
        <w:t>Event-2, Intra-cell SSB with window time base</w:t>
      </w:r>
      <w:r w:rsidR="0093314F">
        <w:rPr>
          <w:lang w:val="en-US"/>
        </w:rPr>
        <w:t>d</w:t>
      </w:r>
      <w:r w:rsidR="004E6BB9" w:rsidRPr="004E6BB9">
        <w:rPr>
          <w:lang w:val="en-US"/>
        </w:rPr>
        <w:t xml:space="preserve"> and eventInstanceCount-r19 &gt; 1</w:t>
      </w:r>
      <w:r w:rsidR="00475903">
        <w:rPr>
          <w:lang w:val="en-US"/>
        </w:rPr>
        <w:t>,</w:t>
      </w:r>
      <w:r w:rsidR="00321E63">
        <w:rPr>
          <w:lang w:val="en-US"/>
        </w:rPr>
        <w:t xml:space="preserve"> which we have proposed in ou</w:t>
      </w:r>
      <w:r w:rsidR="00321E63" w:rsidRPr="00BC4192">
        <w:rPr>
          <w:lang w:val="en-US"/>
        </w:rPr>
        <w:t>r companion CR.</w:t>
      </w:r>
    </w:p>
    <w:p w14:paraId="28BA7271" w14:textId="163D68D5" w:rsidR="009B2DC5" w:rsidRDefault="00232868" w:rsidP="00FE2BBD">
      <w:pPr>
        <w:spacing w:after="240"/>
        <w:ind w:left="360"/>
        <w:jc w:val="both"/>
        <w:rPr>
          <w:lang w:val="en-US"/>
        </w:rPr>
      </w:pPr>
      <w:r>
        <w:rPr>
          <w:lang w:val="en-US"/>
        </w:rPr>
        <w:t xml:space="preserve">The UE </w:t>
      </w:r>
      <w:r w:rsidR="005534EC">
        <w:rPr>
          <w:lang w:val="en-US"/>
        </w:rPr>
        <w:t>is</w:t>
      </w:r>
      <w:r w:rsidR="00D44558">
        <w:rPr>
          <w:lang w:val="en-US"/>
        </w:rPr>
        <w:t xml:space="preserve"> configured with </w:t>
      </w:r>
      <w:r w:rsidR="005733B1" w:rsidRPr="005733B1">
        <w:rPr>
          <w:lang w:val="en-US"/>
        </w:rPr>
        <w:t>eventDetectionTimeWindowLength-r19</w:t>
      </w:r>
      <w:r w:rsidR="005733B1">
        <w:rPr>
          <w:lang w:val="en-US"/>
        </w:rPr>
        <w:t xml:space="preserve"> of 80 slots with </w:t>
      </w:r>
      <w:r w:rsidR="003D137D" w:rsidRPr="003D137D">
        <w:rPr>
          <w:lang w:val="en-US"/>
        </w:rPr>
        <w:t>pucch-Resource-r19</w:t>
      </w:r>
      <w:r w:rsidR="003D137D">
        <w:rPr>
          <w:lang w:val="en-US"/>
        </w:rPr>
        <w:t>:</w:t>
      </w:r>
      <w:r w:rsidR="003D137D" w:rsidRPr="003D137D">
        <w:rPr>
          <w:lang w:val="en-US"/>
        </w:rPr>
        <w:t xml:space="preserve"> </w:t>
      </w:r>
      <w:proofErr w:type="spellStart"/>
      <w:r w:rsidR="003D137D" w:rsidRPr="003D137D">
        <w:rPr>
          <w:lang w:val="en-US"/>
        </w:rPr>
        <w:t>periodicityAndOffset</w:t>
      </w:r>
      <w:proofErr w:type="spellEnd"/>
      <w:r w:rsidR="003D137D">
        <w:rPr>
          <w:lang w:val="en-US"/>
        </w:rPr>
        <w:t xml:space="preserve"> as 20 slots for FR1</w:t>
      </w:r>
      <w:r w:rsidR="005E63C1">
        <w:rPr>
          <w:lang w:val="en-US"/>
        </w:rPr>
        <w:t>,</w:t>
      </w:r>
      <w:r w:rsidR="003D137D">
        <w:rPr>
          <w:lang w:val="en-US"/>
        </w:rPr>
        <w:t xml:space="preserve"> 15KHz SCS. </w:t>
      </w:r>
      <w:r w:rsidR="00F52D1D">
        <w:rPr>
          <w:lang w:val="en-US"/>
        </w:rPr>
        <w:t xml:space="preserve">The event instance count is set to 3 </w:t>
      </w:r>
      <w:r w:rsidR="004205CF">
        <w:rPr>
          <w:lang w:val="en-US"/>
        </w:rPr>
        <w:t>and the event threshold is set to 5dB.</w:t>
      </w:r>
    </w:p>
    <w:p w14:paraId="0B88213F" w14:textId="25512AB2" w:rsidR="009B2DC5" w:rsidRDefault="001220CF" w:rsidP="00233366">
      <w:pPr>
        <w:spacing w:after="240"/>
        <w:ind w:left="360"/>
        <w:jc w:val="center"/>
      </w:pPr>
      <w:r>
        <w:object w:dxaOrig="10980" w:dyaOrig="4071" w14:anchorId="304A1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178.55pt" o:ole="">
            <v:imagedata r:id="rId13" o:title=""/>
          </v:shape>
          <o:OLEObject Type="Embed" ProgID="Visio.Drawing.15" ShapeID="_x0000_i1025" DrawAspect="Content" ObjectID="_1823950701" r:id="rId14"/>
        </w:object>
      </w:r>
    </w:p>
    <w:p w14:paraId="3EF8D407" w14:textId="511BBDB8" w:rsidR="00A51A28" w:rsidRDefault="00A51A28" w:rsidP="00233366">
      <w:pPr>
        <w:spacing w:after="240"/>
        <w:ind w:left="360"/>
        <w:jc w:val="center"/>
      </w:pPr>
    </w:p>
    <w:p w14:paraId="511A6665" w14:textId="0FED44F2" w:rsidR="00097EFE" w:rsidRDefault="00097EFE" w:rsidP="00097EFE">
      <w:pPr>
        <w:pStyle w:val="Caption"/>
        <w:rPr>
          <w:lang w:val="en-US"/>
        </w:rPr>
      </w:pPr>
      <w:bookmarkStart w:id="5" w:name="_Ref2131563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</w:p>
    <w:p w14:paraId="4404E9DC" w14:textId="4B8181F0" w:rsidR="004205CF" w:rsidRDefault="009666CE" w:rsidP="00FE2BBD">
      <w:pPr>
        <w:spacing w:after="240"/>
        <w:ind w:left="360"/>
        <w:jc w:val="both"/>
        <w:rPr>
          <w:lang w:val="en-US"/>
        </w:rPr>
      </w:pPr>
      <w:r>
        <w:rPr>
          <w:lang w:val="en-US"/>
        </w:rPr>
        <w:t xml:space="preserve">As illustrated in </w:t>
      </w:r>
      <w:r w:rsidR="00786506">
        <w:rPr>
          <w:highlight w:val="yellow"/>
          <w:lang w:val="en-US"/>
        </w:rPr>
        <w:fldChar w:fldCharType="begin"/>
      </w:r>
      <w:r w:rsidR="00786506">
        <w:rPr>
          <w:lang w:val="en-US"/>
        </w:rPr>
        <w:instrText xml:space="preserve"> REF _Ref213156377 \h </w:instrText>
      </w:r>
      <w:r w:rsidR="00786506">
        <w:rPr>
          <w:highlight w:val="yellow"/>
          <w:lang w:val="en-US"/>
        </w:rPr>
      </w:r>
      <w:r w:rsidR="00786506">
        <w:rPr>
          <w:highlight w:val="yellow"/>
          <w:lang w:val="en-US"/>
        </w:rPr>
        <w:fldChar w:fldCharType="separate"/>
      </w:r>
      <w:r w:rsidR="00786506">
        <w:t xml:space="preserve">Figure </w:t>
      </w:r>
      <w:r w:rsidR="00786506">
        <w:rPr>
          <w:noProof/>
        </w:rPr>
        <w:t>1</w:t>
      </w:r>
      <w:r w:rsidR="00786506">
        <w:rPr>
          <w:highlight w:val="yellow"/>
          <w:lang w:val="en-US"/>
        </w:rPr>
        <w:fldChar w:fldCharType="end"/>
      </w:r>
      <w:r>
        <w:rPr>
          <w:lang w:val="en-US"/>
        </w:rPr>
        <w:t xml:space="preserve">, the TE first transmits SSB#1 </w:t>
      </w:r>
      <w:r w:rsidR="004D0E98">
        <w:rPr>
          <w:lang w:val="en-US"/>
        </w:rPr>
        <w:t xml:space="preserve">which is the current beam </w:t>
      </w:r>
      <w:r>
        <w:rPr>
          <w:lang w:val="en-US"/>
        </w:rPr>
        <w:t>only during T1. At the start of T2, the TE</w:t>
      </w:r>
      <w:r w:rsidR="003C2F5A">
        <w:rPr>
          <w:lang w:val="en-US"/>
        </w:rPr>
        <w:t xml:space="preserve"> transmits SSB#2 </w:t>
      </w:r>
      <w:r w:rsidR="009E5444">
        <w:rPr>
          <w:lang w:val="en-US"/>
        </w:rPr>
        <w:t xml:space="preserve">(new beam) </w:t>
      </w:r>
      <w:r w:rsidR="003C2F5A">
        <w:rPr>
          <w:lang w:val="en-US"/>
        </w:rPr>
        <w:t xml:space="preserve">in addition to SSB#1 whose RSRP level is 5 dB higher than </w:t>
      </w:r>
      <w:r w:rsidR="00B65BB1">
        <w:rPr>
          <w:lang w:val="en-US"/>
        </w:rPr>
        <w:t xml:space="preserve">that of SSB#1. </w:t>
      </w:r>
      <w:r w:rsidR="00684039">
        <w:rPr>
          <w:lang w:val="en-US"/>
        </w:rPr>
        <w:t>Setting the SSB transmit power is done considering the right margin taking into account RSRP measurement accuracy requirements.</w:t>
      </w:r>
      <w:r w:rsidR="00B65BB1">
        <w:rPr>
          <w:lang w:val="en-US"/>
        </w:rPr>
        <w:t xml:space="preserve"> </w:t>
      </w:r>
      <w:r w:rsidR="00233366">
        <w:rPr>
          <w:lang w:val="en-US"/>
        </w:rPr>
        <w:t>The RSRP levels are kept constant throughout the duration of the test to reduce the test complexity.</w:t>
      </w:r>
      <w:r w:rsidR="00CF4BEA">
        <w:rPr>
          <w:lang w:val="en-US"/>
        </w:rPr>
        <w:t xml:space="preserve"> Since the </w:t>
      </w:r>
      <w:proofErr w:type="spellStart"/>
      <w:r w:rsidR="00CF4BEA">
        <w:rPr>
          <w:lang w:val="en-US"/>
        </w:rPr>
        <w:t>event</w:t>
      </w:r>
      <w:r w:rsidR="00D506DD">
        <w:rPr>
          <w:lang w:val="en-US"/>
        </w:rPr>
        <w:t>I</w:t>
      </w:r>
      <w:r w:rsidR="00CF4BEA">
        <w:rPr>
          <w:lang w:val="en-US"/>
        </w:rPr>
        <w:t>nstanceCount</w:t>
      </w:r>
      <w:proofErr w:type="spellEnd"/>
      <w:r w:rsidR="00CF4BEA">
        <w:rPr>
          <w:lang w:val="en-US"/>
        </w:rPr>
        <w:t xml:space="preserve"> is set to 3, the event reporting condition is met </w:t>
      </w:r>
      <w:r w:rsidR="00441657">
        <w:rPr>
          <w:lang w:val="en-US"/>
        </w:rPr>
        <w:t xml:space="preserve">within the window and the UE shall send the indication </w:t>
      </w:r>
      <w:r w:rsidR="00EB77ED">
        <w:rPr>
          <w:lang w:val="en-US"/>
        </w:rPr>
        <w:t xml:space="preserve">not before </w:t>
      </w:r>
      <w:r w:rsidR="00441657">
        <w:rPr>
          <w:lang w:val="en-US"/>
        </w:rPr>
        <w:t>the 3</w:t>
      </w:r>
      <w:r w:rsidR="00441657" w:rsidRPr="00441657">
        <w:rPr>
          <w:vertAlign w:val="superscript"/>
          <w:lang w:val="en-US"/>
        </w:rPr>
        <w:t>rd</w:t>
      </w:r>
      <w:r w:rsidR="00441657">
        <w:rPr>
          <w:lang w:val="en-US"/>
        </w:rPr>
        <w:t xml:space="preserve"> </w:t>
      </w:r>
      <w:r w:rsidR="000D0304">
        <w:rPr>
          <w:lang w:val="en-US"/>
        </w:rPr>
        <w:t>occurrence of the first PUCCH within the window</w:t>
      </w:r>
      <w:r w:rsidR="00EB77ED">
        <w:rPr>
          <w:lang w:val="en-US"/>
        </w:rPr>
        <w:t xml:space="preserve"> and within the </w:t>
      </w:r>
      <w:r w:rsidR="00076487">
        <w:rPr>
          <w:lang w:val="en-US"/>
        </w:rPr>
        <w:t>maximum event triggered reporting delay specified</w:t>
      </w:r>
      <w:r w:rsidR="000D0304">
        <w:rPr>
          <w:lang w:val="en-US"/>
        </w:rPr>
        <w:t>.</w:t>
      </w:r>
    </w:p>
    <w:p w14:paraId="1D49D2C7" w14:textId="66489FC2" w:rsidR="002A1139" w:rsidRDefault="002A1139" w:rsidP="00FE2BBD">
      <w:pPr>
        <w:spacing w:after="240"/>
        <w:ind w:left="360"/>
        <w:jc w:val="both"/>
        <w:rPr>
          <w:lang w:val="en-US"/>
        </w:rPr>
      </w:pPr>
      <w:r>
        <w:rPr>
          <w:lang w:val="en-US"/>
        </w:rPr>
        <w:lastRenderedPageBreak/>
        <w:t xml:space="preserve">A similar test can be introduced for FR2 </w:t>
      </w:r>
      <w:r w:rsidR="00B03B3D">
        <w:rPr>
          <w:lang w:val="en-US"/>
        </w:rPr>
        <w:t>where the number of samples can be increased to account for the UE beam sweeping factor.</w:t>
      </w:r>
    </w:p>
    <w:p w14:paraId="429DA740" w14:textId="09BB91AE" w:rsidR="00B03B3D" w:rsidRDefault="00B03B3D" w:rsidP="00B03B3D">
      <w:pPr>
        <w:pStyle w:val="RAN4proposal"/>
        <w:rPr>
          <w:lang w:val="en-US"/>
        </w:rPr>
      </w:pPr>
      <w:bookmarkStart w:id="6" w:name="_Toc213337248"/>
      <w:r>
        <w:rPr>
          <w:lang w:val="en-US"/>
        </w:rPr>
        <w:t xml:space="preserve">Introduce </w:t>
      </w:r>
      <w:r w:rsidR="002E0E87">
        <w:rPr>
          <w:lang w:val="en-US"/>
        </w:rPr>
        <w:t>test cases for</w:t>
      </w:r>
      <w:r w:rsidR="002E0E87" w:rsidRPr="002E0E87">
        <w:rPr>
          <w:lang w:val="en-US"/>
        </w:rPr>
        <w:t xml:space="preserve"> FR1</w:t>
      </w:r>
      <w:r w:rsidR="002E0E87">
        <w:rPr>
          <w:lang w:val="en-US"/>
        </w:rPr>
        <w:t xml:space="preserve"> and FR2,</w:t>
      </w:r>
      <w:r w:rsidR="002E0E87" w:rsidRPr="002E0E87">
        <w:rPr>
          <w:lang w:val="en-US"/>
        </w:rPr>
        <w:t xml:space="preserve"> Event-2, Intra-cell SSB with window time based and eventInstanceCount-r19 &gt; 1</w:t>
      </w:r>
      <w:r w:rsidR="006C1A82">
        <w:rPr>
          <w:lang w:val="en-US"/>
        </w:rPr>
        <w:t>.</w:t>
      </w:r>
      <w:bookmarkEnd w:id="6"/>
    </w:p>
    <w:p w14:paraId="4E51D99D" w14:textId="77777777" w:rsidR="00CD7492" w:rsidRPr="00614DD8" w:rsidRDefault="00CD7492" w:rsidP="00A37002">
      <w:pPr>
        <w:pStyle w:val="RAN4H1"/>
        <w:rPr>
          <w:lang w:val="en-US"/>
        </w:rPr>
      </w:pPr>
      <w:bookmarkStart w:id="7" w:name="_Toc116995848"/>
      <w:bookmarkEnd w:id="4"/>
      <w:r w:rsidRPr="00614DD8">
        <w:rPr>
          <w:lang w:val="en-US"/>
        </w:rPr>
        <w:t>Conclusion</w:t>
      </w:r>
      <w:bookmarkEnd w:id="7"/>
    </w:p>
    <w:p w14:paraId="6DE21472" w14:textId="0DB8B379" w:rsidR="00381F95" w:rsidRPr="00614DD8" w:rsidRDefault="00936782" w:rsidP="00936159">
      <w:pPr>
        <w:rPr>
          <w:lang w:val="en-US"/>
        </w:rPr>
      </w:pPr>
      <w:r>
        <w:rPr>
          <w:lang w:val="en-US"/>
        </w:rPr>
        <w:t>In this paper, t</w:t>
      </w:r>
      <w:r w:rsidR="005B4801" w:rsidRPr="00614DD8">
        <w:rPr>
          <w:lang w:val="en-US"/>
        </w:rPr>
        <w:t xml:space="preserve">he following </w:t>
      </w:r>
      <w:r w:rsidR="00A877D6">
        <w:rPr>
          <w:lang w:val="en-US"/>
        </w:rPr>
        <w:t>o</w:t>
      </w:r>
      <w:r w:rsidR="005B4801" w:rsidRPr="00614DD8">
        <w:rPr>
          <w:lang w:val="en-US"/>
        </w:rPr>
        <w:t xml:space="preserve">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</w:t>
      </w:r>
      <w:r w:rsidR="00A877D6">
        <w:rPr>
          <w:lang w:val="en-US"/>
        </w:rPr>
        <w:t>p</w:t>
      </w:r>
      <w:r w:rsidR="005B4801" w:rsidRPr="00614DD8">
        <w:rPr>
          <w:lang w:val="en-US"/>
        </w:rPr>
        <w:t>roposals were made:</w:t>
      </w:r>
    </w:p>
    <w:p w14:paraId="67175BBD" w14:textId="77777777" w:rsidR="00BC4192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213337248" w:history="1">
        <w:r w:rsidR="00BC4192" w:rsidRPr="00DF50C4">
          <w:rPr>
            <w:rStyle w:val="Hyperlink"/>
            <w:noProof/>
            <w:lang w:val="en-US"/>
          </w:rPr>
          <w:t>Proposal 1: Introduce test cases for FR1 and FR2, Event-2, Intra-cell SSB with window time based and eventInstanceCount-r19 &gt; 1.</w:t>
        </w:r>
      </w:hyperlink>
    </w:p>
    <w:p w14:paraId="73CBC02B" w14:textId="06275EB8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8" w:name="_Toc116995849"/>
    </w:p>
    <w:p w14:paraId="6A98381D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8"/>
    </w:p>
    <w:p w14:paraId="5AD6C738" w14:textId="149238FB" w:rsidR="00F43976" w:rsidRDefault="00097EFE" w:rsidP="00F43976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9" w:name="_Ref114500673"/>
      <w:bookmarkStart w:id="10" w:name="_Ref178150580"/>
      <w:bookmarkStart w:id="11" w:name="_Hlk178150293"/>
      <w:bookmarkEnd w:id="9"/>
      <w:r w:rsidRPr="00097EFE">
        <w:rPr>
          <w:lang w:val="en-US"/>
        </w:rPr>
        <w:t>R4-2514803</w:t>
      </w:r>
      <w:r w:rsidR="004F73DB">
        <w:rPr>
          <w:lang w:val="en-US"/>
        </w:rPr>
        <w:t xml:space="preserve">, </w:t>
      </w:r>
      <w:r w:rsidRPr="00097EFE">
        <w:rPr>
          <w:lang w:val="en-US"/>
        </w:rPr>
        <w:t>WF on NR_MIMO_Ph5_RRM_Part1</w:t>
      </w:r>
      <w:bookmarkEnd w:id="10"/>
      <w:bookmarkEnd w:id="11"/>
      <w:r w:rsidR="00F43976">
        <w:rPr>
          <w:lang w:val="en-US"/>
        </w:rPr>
        <w:t>, RAN4#116bis</w:t>
      </w:r>
    </w:p>
    <w:p w14:paraId="28297E3E" w14:textId="37AEFB94" w:rsidR="00472B2C" w:rsidRPr="00F43976" w:rsidRDefault="00F43976" w:rsidP="00F43976">
      <w:pPr>
        <w:pStyle w:val="ListParagraph"/>
        <w:numPr>
          <w:ilvl w:val="0"/>
          <w:numId w:val="5"/>
        </w:numPr>
        <w:ind w:right="-22"/>
        <w:rPr>
          <w:lang w:val="en-US"/>
        </w:rPr>
      </w:pPr>
      <w:r w:rsidRPr="00F43976">
        <w:rPr>
          <w:lang w:val="en-US"/>
        </w:rPr>
        <w:t>R4-2520476</w:t>
      </w:r>
      <w:r>
        <w:rPr>
          <w:lang w:val="en-US"/>
        </w:rPr>
        <w:t xml:space="preserve">, </w:t>
      </w:r>
      <w:proofErr w:type="spellStart"/>
      <w:r w:rsidR="00BC4192" w:rsidRPr="00BC4192">
        <w:rPr>
          <w:lang w:val="en-US"/>
        </w:rPr>
        <w:t>DraftCR</w:t>
      </w:r>
      <w:proofErr w:type="spellEnd"/>
      <w:r w:rsidR="00BC4192" w:rsidRPr="00BC4192">
        <w:rPr>
          <w:lang w:val="en-US"/>
        </w:rPr>
        <w:t xml:space="preserve"> TC for Intra-cell SSB-based UEIBM reporting in FR1</w:t>
      </w:r>
      <w:r w:rsidR="00BC4192">
        <w:rPr>
          <w:lang w:val="en-US"/>
        </w:rPr>
        <w:t>, Nokia, RAN4#117</w:t>
      </w:r>
    </w:p>
    <w:p w14:paraId="2DA268E6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2F1E7" w14:textId="77777777" w:rsidR="00B27CDB" w:rsidRDefault="00B27CDB" w:rsidP="00001C9B">
      <w:pPr>
        <w:spacing w:after="0" w:line="240" w:lineRule="auto"/>
      </w:pPr>
      <w:r>
        <w:separator/>
      </w:r>
    </w:p>
  </w:endnote>
  <w:endnote w:type="continuationSeparator" w:id="0">
    <w:p w14:paraId="4E495F81" w14:textId="77777777" w:rsidR="00B27CDB" w:rsidRDefault="00B27CDB" w:rsidP="00001C9B">
      <w:pPr>
        <w:spacing w:after="0" w:line="240" w:lineRule="auto"/>
      </w:pPr>
      <w:r>
        <w:continuationSeparator/>
      </w:r>
    </w:p>
  </w:endnote>
  <w:endnote w:type="continuationNotice" w:id="1">
    <w:p w14:paraId="400F1C34" w14:textId="77777777" w:rsidR="00B27CDB" w:rsidRDefault="00B27C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FE478" w14:textId="77777777" w:rsidR="00B27CDB" w:rsidRDefault="00B27CDB" w:rsidP="00001C9B">
      <w:pPr>
        <w:spacing w:after="0" w:line="240" w:lineRule="auto"/>
      </w:pPr>
      <w:r>
        <w:separator/>
      </w:r>
    </w:p>
  </w:footnote>
  <w:footnote w:type="continuationSeparator" w:id="0">
    <w:p w14:paraId="218997B4" w14:textId="77777777" w:rsidR="00B27CDB" w:rsidRDefault="00B27CDB" w:rsidP="00001C9B">
      <w:pPr>
        <w:spacing w:after="0" w:line="240" w:lineRule="auto"/>
      </w:pPr>
      <w:r>
        <w:continuationSeparator/>
      </w:r>
    </w:p>
  </w:footnote>
  <w:footnote w:type="continuationNotice" w:id="1">
    <w:p w14:paraId="73E364CB" w14:textId="77777777" w:rsidR="00B27CDB" w:rsidRDefault="00B27C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755A"/>
    <w:multiLevelType w:val="multilevel"/>
    <w:tmpl w:val="89D41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D644A"/>
    <w:multiLevelType w:val="hybridMultilevel"/>
    <w:tmpl w:val="523AD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26A04"/>
    <w:multiLevelType w:val="multilevel"/>
    <w:tmpl w:val="C694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74133B"/>
    <w:multiLevelType w:val="multilevel"/>
    <w:tmpl w:val="E18AE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A144F5"/>
    <w:multiLevelType w:val="multilevel"/>
    <w:tmpl w:val="6F38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A56D62"/>
    <w:multiLevelType w:val="multilevel"/>
    <w:tmpl w:val="27F0AC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D44C43"/>
    <w:multiLevelType w:val="multilevel"/>
    <w:tmpl w:val="CA20C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D345BA"/>
    <w:multiLevelType w:val="multilevel"/>
    <w:tmpl w:val="4E102F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8A93155"/>
    <w:multiLevelType w:val="multilevel"/>
    <w:tmpl w:val="6C902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F41B4C"/>
    <w:multiLevelType w:val="multilevel"/>
    <w:tmpl w:val="F5C2A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620928"/>
    <w:multiLevelType w:val="multilevel"/>
    <w:tmpl w:val="C69AB3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E82113B"/>
    <w:multiLevelType w:val="multilevel"/>
    <w:tmpl w:val="61EAC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F6F297E"/>
    <w:multiLevelType w:val="multilevel"/>
    <w:tmpl w:val="16D07F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6914FEA"/>
    <w:multiLevelType w:val="multilevel"/>
    <w:tmpl w:val="38569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6CF0FF7"/>
    <w:multiLevelType w:val="multilevel"/>
    <w:tmpl w:val="3C6C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186EF1"/>
    <w:multiLevelType w:val="multilevel"/>
    <w:tmpl w:val="D27C7C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B210AA"/>
    <w:multiLevelType w:val="multilevel"/>
    <w:tmpl w:val="D820E8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D315B70"/>
    <w:multiLevelType w:val="multilevel"/>
    <w:tmpl w:val="2D315B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8C12C3"/>
    <w:multiLevelType w:val="multilevel"/>
    <w:tmpl w:val="109C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D9E41F5"/>
    <w:multiLevelType w:val="multilevel"/>
    <w:tmpl w:val="312A7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F116A3D"/>
    <w:multiLevelType w:val="multilevel"/>
    <w:tmpl w:val="CECE5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E0611"/>
    <w:multiLevelType w:val="multilevel"/>
    <w:tmpl w:val="D3ECB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2522D56"/>
    <w:multiLevelType w:val="multilevel"/>
    <w:tmpl w:val="EB4084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6" w15:restartNumberingAfterBreak="0">
    <w:nsid w:val="35500560"/>
    <w:multiLevelType w:val="multilevel"/>
    <w:tmpl w:val="B96CF9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5E020B2"/>
    <w:multiLevelType w:val="multilevel"/>
    <w:tmpl w:val="250EF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8345E9A"/>
    <w:multiLevelType w:val="multilevel"/>
    <w:tmpl w:val="F8EC0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8C9260E"/>
    <w:multiLevelType w:val="multilevel"/>
    <w:tmpl w:val="2DD23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E3F2568"/>
    <w:multiLevelType w:val="multilevel"/>
    <w:tmpl w:val="644C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EEE7AD3"/>
    <w:multiLevelType w:val="multilevel"/>
    <w:tmpl w:val="918C3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0360722"/>
    <w:multiLevelType w:val="multilevel"/>
    <w:tmpl w:val="B8C4C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1B613A7"/>
    <w:multiLevelType w:val="multilevel"/>
    <w:tmpl w:val="2C725D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34A3064"/>
    <w:multiLevelType w:val="multilevel"/>
    <w:tmpl w:val="4ADC4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4595B50"/>
    <w:multiLevelType w:val="multilevel"/>
    <w:tmpl w:val="B20CF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4E421CC"/>
    <w:multiLevelType w:val="multilevel"/>
    <w:tmpl w:val="93523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62C4541"/>
    <w:multiLevelType w:val="multilevel"/>
    <w:tmpl w:val="0420B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9933FC1"/>
    <w:multiLevelType w:val="multilevel"/>
    <w:tmpl w:val="321A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BE440F4"/>
    <w:multiLevelType w:val="multilevel"/>
    <w:tmpl w:val="2ABCE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A62BDE"/>
    <w:multiLevelType w:val="multilevel"/>
    <w:tmpl w:val="5B10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E777D01"/>
    <w:multiLevelType w:val="multilevel"/>
    <w:tmpl w:val="B810E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F37398C"/>
    <w:multiLevelType w:val="multilevel"/>
    <w:tmpl w:val="C6E49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50C85913"/>
    <w:multiLevelType w:val="multilevel"/>
    <w:tmpl w:val="E9D42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222216D"/>
    <w:multiLevelType w:val="hybridMultilevel"/>
    <w:tmpl w:val="23609D9E"/>
    <w:lvl w:ilvl="0" w:tplc="86CE2A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357336"/>
    <w:multiLevelType w:val="multilevel"/>
    <w:tmpl w:val="46268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79403F1"/>
    <w:multiLevelType w:val="multilevel"/>
    <w:tmpl w:val="D5A47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8463432"/>
    <w:multiLevelType w:val="multilevel"/>
    <w:tmpl w:val="41C82A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8F2158C"/>
    <w:multiLevelType w:val="multilevel"/>
    <w:tmpl w:val="93D268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907FD1"/>
    <w:multiLevelType w:val="multilevel"/>
    <w:tmpl w:val="8BA24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E7A3946"/>
    <w:multiLevelType w:val="multilevel"/>
    <w:tmpl w:val="CB96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FDC4828"/>
    <w:multiLevelType w:val="multilevel"/>
    <w:tmpl w:val="B88EC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69A3530C"/>
    <w:multiLevelType w:val="hybridMultilevel"/>
    <w:tmpl w:val="6EC8803A"/>
    <w:lvl w:ilvl="0" w:tplc="B4E8A44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487886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D19035A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3F891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2ECEFB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020FF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7620DE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104E8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D9B47B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60" w15:restartNumberingAfterBreak="0">
    <w:nsid w:val="6A2973B6"/>
    <w:multiLevelType w:val="hybridMultilevel"/>
    <w:tmpl w:val="E144A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230B7E"/>
    <w:multiLevelType w:val="multilevel"/>
    <w:tmpl w:val="1602C3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7997E5E"/>
    <w:multiLevelType w:val="multilevel"/>
    <w:tmpl w:val="84B2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784E271F"/>
    <w:multiLevelType w:val="multilevel"/>
    <w:tmpl w:val="F006DE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92147E9"/>
    <w:multiLevelType w:val="multilevel"/>
    <w:tmpl w:val="0B809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98527BD"/>
    <w:multiLevelType w:val="multilevel"/>
    <w:tmpl w:val="76980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AA96E05"/>
    <w:multiLevelType w:val="multilevel"/>
    <w:tmpl w:val="0BA04F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7AD63BEF"/>
    <w:multiLevelType w:val="multilevel"/>
    <w:tmpl w:val="EF960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7E77600B"/>
    <w:multiLevelType w:val="multilevel"/>
    <w:tmpl w:val="A7760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7FAA5E74"/>
    <w:multiLevelType w:val="multilevel"/>
    <w:tmpl w:val="C058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92749823">
    <w:abstractNumId w:val="42"/>
  </w:num>
  <w:num w:numId="2" w16cid:durableId="80681869">
    <w:abstractNumId w:val="38"/>
  </w:num>
  <w:num w:numId="3" w16cid:durableId="1566528953">
    <w:abstractNumId w:val="41"/>
  </w:num>
  <w:num w:numId="4" w16cid:durableId="1456096507">
    <w:abstractNumId w:val="58"/>
  </w:num>
  <w:num w:numId="5" w16cid:durableId="1659071369">
    <w:abstractNumId w:val="53"/>
  </w:num>
  <w:num w:numId="6" w16cid:durableId="143009612">
    <w:abstractNumId w:val="1"/>
  </w:num>
  <w:num w:numId="7" w16cid:durableId="53897120">
    <w:abstractNumId w:val="47"/>
  </w:num>
  <w:num w:numId="8" w16cid:durableId="1051004329">
    <w:abstractNumId w:val="25"/>
  </w:num>
  <w:num w:numId="9" w16cid:durableId="1652975533">
    <w:abstractNumId w:val="51"/>
  </w:num>
  <w:num w:numId="10" w16cid:durableId="605963514">
    <w:abstractNumId w:val="57"/>
  </w:num>
  <w:num w:numId="11" w16cid:durableId="1597590487">
    <w:abstractNumId w:val="18"/>
  </w:num>
  <w:num w:numId="12" w16cid:durableId="1168323934">
    <w:abstractNumId w:val="2"/>
  </w:num>
  <w:num w:numId="13" w16cid:durableId="1241255594">
    <w:abstractNumId w:val="22"/>
  </w:num>
  <w:num w:numId="14" w16cid:durableId="178933115">
    <w:abstractNumId w:val="27"/>
  </w:num>
  <w:num w:numId="15" w16cid:durableId="706637199">
    <w:abstractNumId w:val="24"/>
  </w:num>
  <w:num w:numId="16" w16cid:durableId="230310649">
    <w:abstractNumId w:val="40"/>
  </w:num>
  <w:num w:numId="17" w16cid:durableId="1777747405">
    <w:abstractNumId w:val="11"/>
  </w:num>
  <w:num w:numId="18" w16cid:durableId="966662131">
    <w:abstractNumId w:val="65"/>
  </w:num>
  <w:num w:numId="19" w16cid:durableId="347565901">
    <w:abstractNumId w:val="3"/>
  </w:num>
  <w:num w:numId="20" w16cid:durableId="253636801">
    <w:abstractNumId w:val="31"/>
  </w:num>
  <w:num w:numId="21" w16cid:durableId="1689140607">
    <w:abstractNumId w:val="7"/>
  </w:num>
  <w:num w:numId="22" w16cid:durableId="1215044699">
    <w:abstractNumId w:val="61"/>
  </w:num>
  <w:num w:numId="23" w16cid:durableId="1468742473">
    <w:abstractNumId w:val="0"/>
  </w:num>
  <w:num w:numId="24" w16cid:durableId="1325088844">
    <w:abstractNumId w:val="15"/>
  </w:num>
  <w:num w:numId="25" w16cid:durableId="255020761">
    <w:abstractNumId w:val="54"/>
  </w:num>
  <w:num w:numId="26" w16cid:durableId="1490561850">
    <w:abstractNumId w:val="32"/>
  </w:num>
  <w:num w:numId="27" w16cid:durableId="1755736378">
    <w:abstractNumId w:val="63"/>
  </w:num>
  <w:num w:numId="28" w16cid:durableId="643507976">
    <w:abstractNumId w:val="12"/>
  </w:num>
  <w:num w:numId="29" w16cid:durableId="1436361861">
    <w:abstractNumId w:val="13"/>
  </w:num>
  <w:num w:numId="30" w16cid:durableId="1221476014">
    <w:abstractNumId w:val="36"/>
  </w:num>
  <w:num w:numId="31" w16cid:durableId="1366062384">
    <w:abstractNumId w:val="50"/>
  </w:num>
  <w:num w:numId="32" w16cid:durableId="998508640">
    <w:abstractNumId w:val="69"/>
  </w:num>
  <w:num w:numId="33" w16cid:durableId="1026128825">
    <w:abstractNumId w:val="6"/>
  </w:num>
  <w:num w:numId="34" w16cid:durableId="1573813705">
    <w:abstractNumId w:val="20"/>
  </w:num>
  <w:num w:numId="35" w16cid:durableId="321931096">
    <w:abstractNumId w:val="52"/>
  </w:num>
  <w:num w:numId="36" w16cid:durableId="1879391859">
    <w:abstractNumId w:val="21"/>
  </w:num>
  <w:num w:numId="37" w16cid:durableId="295450535">
    <w:abstractNumId w:val="64"/>
  </w:num>
  <w:num w:numId="38" w16cid:durableId="701444760">
    <w:abstractNumId w:val="46"/>
  </w:num>
  <w:num w:numId="39" w16cid:durableId="365911906">
    <w:abstractNumId w:val="35"/>
  </w:num>
  <w:num w:numId="40" w16cid:durableId="1192767805">
    <w:abstractNumId w:val="68"/>
  </w:num>
  <w:num w:numId="41" w16cid:durableId="1784807697">
    <w:abstractNumId w:val="19"/>
  </w:num>
  <w:num w:numId="42" w16cid:durableId="1793471795">
    <w:abstractNumId w:val="30"/>
  </w:num>
  <w:num w:numId="43" w16cid:durableId="2084595305">
    <w:abstractNumId w:val="17"/>
  </w:num>
  <w:num w:numId="44" w16cid:durableId="1721052082">
    <w:abstractNumId w:val="14"/>
  </w:num>
  <w:num w:numId="45" w16cid:durableId="1231694705">
    <w:abstractNumId w:val="66"/>
  </w:num>
  <w:num w:numId="46" w16cid:durableId="477841413">
    <w:abstractNumId w:val="48"/>
  </w:num>
  <w:num w:numId="47" w16cid:durableId="875846449">
    <w:abstractNumId w:val="10"/>
  </w:num>
  <w:num w:numId="48" w16cid:durableId="1304967127">
    <w:abstractNumId w:val="29"/>
  </w:num>
  <w:num w:numId="49" w16cid:durableId="1233269280">
    <w:abstractNumId w:val="9"/>
  </w:num>
  <w:num w:numId="50" w16cid:durableId="138809856">
    <w:abstractNumId w:val="33"/>
  </w:num>
  <w:num w:numId="51" w16cid:durableId="1747414958">
    <w:abstractNumId w:val="43"/>
  </w:num>
  <w:num w:numId="52" w16cid:durableId="1332297247">
    <w:abstractNumId w:val="26"/>
  </w:num>
  <w:num w:numId="53" w16cid:durableId="490215754">
    <w:abstractNumId w:val="67"/>
  </w:num>
  <w:num w:numId="54" w16cid:durableId="2125221654">
    <w:abstractNumId w:val="55"/>
  </w:num>
  <w:num w:numId="55" w16cid:durableId="2062631835">
    <w:abstractNumId w:val="44"/>
  </w:num>
  <w:num w:numId="56" w16cid:durableId="1590500173">
    <w:abstractNumId w:val="5"/>
  </w:num>
  <w:num w:numId="57" w16cid:durableId="736317487">
    <w:abstractNumId w:val="8"/>
  </w:num>
  <w:num w:numId="58" w16cid:durableId="283850359">
    <w:abstractNumId w:val="56"/>
  </w:num>
  <w:num w:numId="59" w16cid:durableId="1930768398">
    <w:abstractNumId w:val="16"/>
  </w:num>
  <w:num w:numId="60" w16cid:durableId="1279601111">
    <w:abstractNumId w:val="37"/>
  </w:num>
  <w:num w:numId="61" w16cid:durableId="450977285">
    <w:abstractNumId w:val="45"/>
  </w:num>
  <w:num w:numId="62" w16cid:durableId="1385639374">
    <w:abstractNumId w:val="23"/>
  </w:num>
  <w:num w:numId="63" w16cid:durableId="190267619">
    <w:abstractNumId w:val="49"/>
  </w:num>
  <w:num w:numId="64" w16cid:durableId="955408851">
    <w:abstractNumId w:val="62"/>
  </w:num>
  <w:num w:numId="65" w16cid:durableId="645739763">
    <w:abstractNumId w:val="28"/>
  </w:num>
  <w:num w:numId="66" w16cid:durableId="1044908650">
    <w:abstractNumId w:val="39"/>
  </w:num>
  <w:num w:numId="67" w16cid:durableId="1617516236">
    <w:abstractNumId w:val="34"/>
  </w:num>
  <w:num w:numId="68" w16cid:durableId="1622346162">
    <w:abstractNumId w:val="4"/>
  </w:num>
  <w:num w:numId="69" w16cid:durableId="1126463331">
    <w:abstractNumId w:val="60"/>
  </w:num>
  <w:num w:numId="70" w16cid:durableId="26033076">
    <w:abstractNumId w:val="5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A3753"/>
    <w:rsid w:val="00001C9B"/>
    <w:rsid w:val="00003273"/>
    <w:rsid w:val="00004094"/>
    <w:rsid w:val="000040DC"/>
    <w:rsid w:val="00004C12"/>
    <w:rsid w:val="00010C44"/>
    <w:rsid w:val="000116F1"/>
    <w:rsid w:val="00011784"/>
    <w:rsid w:val="00013C3D"/>
    <w:rsid w:val="000151EF"/>
    <w:rsid w:val="000208F5"/>
    <w:rsid w:val="00020EB7"/>
    <w:rsid w:val="000228F1"/>
    <w:rsid w:val="00022BD6"/>
    <w:rsid w:val="000239F5"/>
    <w:rsid w:val="0002469F"/>
    <w:rsid w:val="000247F3"/>
    <w:rsid w:val="00027A7D"/>
    <w:rsid w:val="00027AAA"/>
    <w:rsid w:val="000300BF"/>
    <w:rsid w:val="000304F3"/>
    <w:rsid w:val="000314DE"/>
    <w:rsid w:val="00034197"/>
    <w:rsid w:val="00034E8A"/>
    <w:rsid w:val="0003535C"/>
    <w:rsid w:val="00036FA0"/>
    <w:rsid w:val="00037318"/>
    <w:rsid w:val="00037AD5"/>
    <w:rsid w:val="00042B7D"/>
    <w:rsid w:val="00044A41"/>
    <w:rsid w:val="000467E0"/>
    <w:rsid w:val="000504BC"/>
    <w:rsid w:val="000551F0"/>
    <w:rsid w:val="000552DD"/>
    <w:rsid w:val="0005649F"/>
    <w:rsid w:val="00060F89"/>
    <w:rsid w:val="000613F8"/>
    <w:rsid w:val="00062142"/>
    <w:rsid w:val="0006276B"/>
    <w:rsid w:val="00062E0B"/>
    <w:rsid w:val="00063B2E"/>
    <w:rsid w:val="00064DB4"/>
    <w:rsid w:val="00064E35"/>
    <w:rsid w:val="00064EAA"/>
    <w:rsid w:val="00066B69"/>
    <w:rsid w:val="00067797"/>
    <w:rsid w:val="00067BDA"/>
    <w:rsid w:val="00067E84"/>
    <w:rsid w:val="00072CCA"/>
    <w:rsid w:val="00074ADE"/>
    <w:rsid w:val="00074F55"/>
    <w:rsid w:val="000753EE"/>
    <w:rsid w:val="00075C42"/>
    <w:rsid w:val="00076487"/>
    <w:rsid w:val="0008165F"/>
    <w:rsid w:val="00081BD4"/>
    <w:rsid w:val="00082311"/>
    <w:rsid w:val="00082F07"/>
    <w:rsid w:val="0008612A"/>
    <w:rsid w:val="00087761"/>
    <w:rsid w:val="000903D9"/>
    <w:rsid w:val="00090E18"/>
    <w:rsid w:val="000919F4"/>
    <w:rsid w:val="00091BD3"/>
    <w:rsid w:val="00091E65"/>
    <w:rsid w:val="0009422B"/>
    <w:rsid w:val="00097A0F"/>
    <w:rsid w:val="00097EFE"/>
    <w:rsid w:val="000A0539"/>
    <w:rsid w:val="000A10BC"/>
    <w:rsid w:val="000A1B87"/>
    <w:rsid w:val="000A2B3D"/>
    <w:rsid w:val="000A310B"/>
    <w:rsid w:val="000A4E30"/>
    <w:rsid w:val="000A7F53"/>
    <w:rsid w:val="000B0056"/>
    <w:rsid w:val="000B1309"/>
    <w:rsid w:val="000B4208"/>
    <w:rsid w:val="000B5D06"/>
    <w:rsid w:val="000B65B9"/>
    <w:rsid w:val="000B712E"/>
    <w:rsid w:val="000C17FC"/>
    <w:rsid w:val="000C3125"/>
    <w:rsid w:val="000C319D"/>
    <w:rsid w:val="000C3C7B"/>
    <w:rsid w:val="000C457D"/>
    <w:rsid w:val="000C4672"/>
    <w:rsid w:val="000C5229"/>
    <w:rsid w:val="000C578F"/>
    <w:rsid w:val="000C5C44"/>
    <w:rsid w:val="000D0304"/>
    <w:rsid w:val="000D0769"/>
    <w:rsid w:val="000D0F93"/>
    <w:rsid w:val="000D1832"/>
    <w:rsid w:val="000D248E"/>
    <w:rsid w:val="000D2FCB"/>
    <w:rsid w:val="000D34BF"/>
    <w:rsid w:val="000D5508"/>
    <w:rsid w:val="000D5775"/>
    <w:rsid w:val="000D5EEA"/>
    <w:rsid w:val="000D6430"/>
    <w:rsid w:val="000E07E1"/>
    <w:rsid w:val="000E2726"/>
    <w:rsid w:val="000E2FA0"/>
    <w:rsid w:val="000E48AB"/>
    <w:rsid w:val="000E5DF4"/>
    <w:rsid w:val="000E6AB1"/>
    <w:rsid w:val="000F10EF"/>
    <w:rsid w:val="000F2C92"/>
    <w:rsid w:val="000F31A5"/>
    <w:rsid w:val="000F4624"/>
    <w:rsid w:val="000F4ABB"/>
    <w:rsid w:val="000F5BF5"/>
    <w:rsid w:val="000F5E4F"/>
    <w:rsid w:val="001001DB"/>
    <w:rsid w:val="00100ADD"/>
    <w:rsid w:val="00102818"/>
    <w:rsid w:val="00102C73"/>
    <w:rsid w:val="0010378C"/>
    <w:rsid w:val="00103E0F"/>
    <w:rsid w:val="0010451C"/>
    <w:rsid w:val="0010497B"/>
    <w:rsid w:val="00105C00"/>
    <w:rsid w:val="00105F76"/>
    <w:rsid w:val="00106416"/>
    <w:rsid w:val="00110408"/>
    <w:rsid w:val="00110481"/>
    <w:rsid w:val="00112540"/>
    <w:rsid w:val="001127C9"/>
    <w:rsid w:val="0011432C"/>
    <w:rsid w:val="00114498"/>
    <w:rsid w:val="001154F6"/>
    <w:rsid w:val="00115B88"/>
    <w:rsid w:val="001168CA"/>
    <w:rsid w:val="00120BF6"/>
    <w:rsid w:val="001220CF"/>
    <w:rsid w:val="00122797"/>
    <w:rsid w:val="00124B25"/>
    <w:rsid w:val="001325EF"/>
    <w:rsid w:val="00132F6A"/>
    <w:rsid w:val="00133913"/>
    <w:rsid w:val="00134452"/>
    <w:rsid w:val="00134588"/>
    <w:rsid w:val="00134927"/>
    <w:rsid w:val="00136D52"/>
    <w:rsid w:val="00137464"/>
    <w:rsid w:val="00140221"/>
    <w:rsid w:val="00140B8A"/>
    <w:rsid w:val="00140FAA"/>
    <w:rsid w:val="001416B8"/>
    <w:rsid w:val="0014477D"/>
    <w:rsid w:val="001456F8"/>
    <w:rsid w:val="00147215"/>
    <w:rsid w:val="001504B5"/>
    <w:rsid w:val="00150E2D"/>
    <w:rsid w:val="0015128E"/>
    <w:rsid w:val="001517DB"/>
    <w:rsid w:val="00153787"/>
    <w:rsid w:val="00154C76"/>
    <w:rsid w:val="001564F5"/>
    <w:rsid w:val="00156C14"/>
    <w:rsid w:val="001572C2"/>
    <w:rsid w:val="00157F28"/>
    <w:rsid w:val="00161D12"/>
    <w:rsid w:val="00162DC8"/>
    <w:rsid w:val="001642FC"/>
    <w:rsid w:val="0016496B"/>
    <w:rsid w:val="0017156E"/>
    <w:rsid w:val="0017203C"/>
    <w:rsid w:val="00172436"/>
    <w:rsid w:val="001743E2"/>
    <w:rsid w:val="001745F8"/>
    <w:rsid w:val="00174CC9"/>
    <w:rsid w:val="00177CFD"/>
    <w:rsid w:val="001808F6"/>
    <w:rsid w:val="001838CF"/>
    <w:rsid w:val="00184CB2"/>
    <w:rsid w:val="001868EE"/>
    <w:rsid w:val="00191585"/>
    <w:rsid w:val="00191D3A"/>
    <w:rsid w:val="00192B9E"/>
    <w:rsid w:val="00192BC9"/>
    <w:rsid w:val="00193ECB"/>
    <w:rsid w:val="00194D91"/>
    <w:rsid w:val="00194F7C"/>
    <w:rsid w:val="001A3BA4"/>
    <w:rsid w:val="001A533C"/>
    <w:rsid w:val="001A6D1F"/>
    <w:rsid w:val="001A7C40"/>
    <w:rsid w:val="001B1BF1"/>
    <w:rsid w:val="001B1CBC"/>
    <w:rsid w:val="001B1EA8"/>
    <w:rsid w:val="001B4E00"/>
    <w:rsid w:val="001B6E7B"/>
    <w:rsid w:val="001C175B"/>
    <w:rsid w:val="001C536E"/>
    <w:rsid w:val="001C64EE"/>
    <w:rsid w:val="001D21DD"/>
    <w:rsid w:val="001D21FA"/>
    <w:rsid w:val="001D4EF7"/>
    <w:rsid w:val="001E009B"/>
    <w:rsid w:val="001E1A08"/>
    <w:rsid w:val="001E30F6"/>
    <w:rsid w:val="001E35E1"/>
    <w:rsid w:val="001E3D02"/>
    <w:rsid w:val="001E477B"/>
    <w:rsid w:val="001E477D"/>
    <w:rsid w:val="001E4B15"/>
    <w:rsid w:val="001E5E77"/>
    <w:rsid w:val="001E6045"/>
    <w:rsid w:val="001E64B0"/>
    <w:rsid w:val="001E6A40"/>
    <w:rsid w:val="001E78FB"/>
    <w:rsid w:val="001E7A6F"/>
    <w:rsid w:val="001E7E53"/>
    <w:rsid w:val="001F02BA"/>
    <w:rsid w:val="001F1517"/>
    <w:rsid w:val="001F18AF"/>
    <w:rsid w:val="001F3D0A"/>
    <w:rsid w:val="001F3FC1"/>
    <w:rsid w:val="001F4012"/>
    <w:rsid w:val="001F40ED"/>
    <w:rsid w:val="001F44C5"/>
    <w:rsid w:val="001F4803"/>
    <w:rsid w:val="001F5A8E"/>
    <w:rsid w:val="001F5D1A"/>
    <w:rsid w:val="001F6812"/>
    <w:rsid w:val="00200A4D"/>
    <w:rsid w:val="002032E7"/>
    <w:rsid w:val="00204432"/>
    <w:rsid w:val="00204E60"/>
    <w:rsid w:val="00205BEC"/>
    <w:rsid w:val="00206B1B"/>
    <w:rsid w:val="00207ECF"/>
    <w:rsid w:val="00211979"/>
    <w:rsid w:val="00211AB2"/>
    <w:rsid w:val="002126B7"/>
    <w:rsid w:val="00216229"/>
    <w:rsid w:val="00216F35"/>
    <w:rsid w:val="002171A8"/>
    <w:rsid w:val="00217EE5"/>
    <w:rsid w:val="002239C4"/>
    <w:rsid w:val="00224074"/>
    <w:rsid w:val="00225D2C"/>
    <w:rsid w:val="00232424"/>
    <w:rsid w:val="00232723"/>
    <w:rsid w:val="00232868"/>
    <w:rsid w:val="00233366"/>
    <w:rsid w:val="00235149"/>
    <w:rsid w:val="00235F5C"/>
    <w:rsid w:val="00236414"/>
    <w:rsid w:val="002374A1"/>
    <w:rsid w:val="00237A2A"/>
    <w:rsid w:val="00242795"/>
    <w:rsid w:val="00245086"/>
    <w:rsid w:val="0024521A"/>
    <w:rsid w:val="00245834"/>
    <w:rsid w:val="00245C20"/>
    <w:rsid w:val="00253332"/>
    <w:rsid w:val="00253EEA"/>
    <w:rsid w:val="00253F59"/>
    <w:rsid w:val="00254722"/>
    <w:rsid w:val="002561B5"/>
    <w:rsid w:val="00256D50"/>
    <w:rsid w:val="002571D3"/>
    <w:rsid w:val="00257813"/>
    <w:rsid w:val="00257FA3"/>
    <w:rsid w:val="00263538"/>
    <w:rsid w:val="002701C8"/>
    <w:rsid w:val="002723A7"/>
    <w:rsid w:val="002731B7"/>
    <w:rsid w:val="00275858"/>
    <w:rsid w:val="00277B56"/>
    <w:rsid w:val="00277FCD"/>
    <w:rsid w:val="00280990"/>
    <w:rsid w:val="0028156C"/>
    <w:rsid w:val="002822B4"/>
    <w:rsid w:val="00282A74"/>
    <w:rsid w:val="002834D7"/>
    <w:rsid w:val="002846B0"/>
    <w:rsid w:val="002849D4"/>
    <w:rsid w:val="002857FC"/>
    <w:rsid w:val="00285DE8"/>
    <w:rsid w:val="00285F15"/>
    <w:rsid w:val="00286213"/>
    <w:rsid w:val="0028636F"/>
    <w:rsid w:val="00286FEF"/>
    <w:rsid w:val="00287380"/>
    <w:rsid w:val="00290227"/>
    <w:rsid w:val="0029112B"/>
    <w:rsid w:val="00291C3F"/>
    <w:rsid w:val="00297026"/>
    <w:rsid w:val="002970B7"/>
    <w:rsid w:val="002A0686"/>
    <w:rsid w:val="002A06EE"/>
    <w:rsid w:val="002A1139"/>
    <w:rsid w:val="002A19F5"/>
    <w:rsid w:val="002A1D61"/>
    <w:rsid w:val="002A5616"/>
    <w:rsid w:val="002A58AC"/>
    <w:rsid w:val="002A5E16"/>
    <w:rsid w:val="002B0261"/>
    <w:rsid w:val="002B28E9"/>
    <w:rsid w:val="002B4922"/>
    <w:rsid w:val="002B54B3"/>
    <w:rsid w:val="002B55DE"/>
    <w:rsid w:val="002B5AA5"/>
    <w:rsid w:val="002B63DE"/>
    <w:rsid w:val="002B6583"/>
    <w:rsid w:val="002B69F3"/>
    <w:rsid w:val="002B7182"/>
    <w:rsid w:val="002B742D"/>
    <w:rsid w:val="002B7C68"/>
    <w:rsid w:val="002C046F"/>
    <w:rsid w:val="002C1CC7"/>
    <w:rsid w:val="002C22C3"/>
    <w:rsid w:val="002C2D19"/>
    <w:rsid w:val="002C2D88"/>
    <w:rsid w:val="002C3AF6"/>
    <w:rsid w:val="002C4647"/>
    <w:rsid w:val="002C5155"/>
    <w:rsid w:val="002C611E"/>
    <w:rsid w:val="002D10FA"/>
    <w:rsid w:val="002D1B19"/>
    <w:rsid w:val="002D21D5"/>
    <w:rsid w:val="002D2AF5"/>
    <w:rsid w:val="002D3093"/>
    <w:rsid w:val="002D318F"/>
    <w:rsid w:val="002D4C55"/>
    <w:rsid w:val="002D5D56"/>
    <w:rsid w:val="002D6CFC"/>
    <w:rsid w:val="002D77A6"/>
    <w:rsid w:val="002E0BA5"/>
    <w:rsid w:val="002E0E87"/>
    <w:rsid w:val="002E1872"/>
    <w:rsid w:val="002E261F"/>
    <w:rsid w:val="002E4545"/>
    <w:rsid w:val="002E60C3"/>
    <w:rsid w:val="002E6DED"/>
    <w:rsid w:val="002F00C2"/>
    <w:rsid w:val="002F0FDF"/>
    <w:rsid w:val="002F2345"/>
    <w:rsid w:val="002F4B8C"/>
    <w:rsid w:val="002F5541"/>
    <w:rsid w:val="002F55BA"/>
    <w:rsid w:val="002F709E"/>
    <w:rsid w:val="002F7BE9"/>
    <w:rsid w:val="00300956"/>
    <w:rsid w:val="00303685"/>
    <w:rsid w:val="003045C6"/>
    <w:rsid w:val="003052F8"/>
    <w:rsid w:val="0030658C"/>
    <w:rsid w:val="00307939"/>
    <w:rsid w:val="00307BA9"/>
    <w:rsid w:val="00311D0D"/>
    <w:rsid w:val="003138EE"/>
    <w:rsid w:val="00315F3D"/>
    <w:rsid w:val="00317187"/>
    <w:rsid w:val="00320203"/>
    <w:rsid w:val="003203E0"/>
    <w:rsid w:val="0032085F"/>
    <w:rsid w:val="00321E63"/>
    <w:rsid w:val="003223C8"/>
    <w:rsid w:val="00324824"/>
    <w:rsid w:val="0032499A"/>
    <w:rsid w:val="00325BEC"/>
    <w:rsid w:val="003324DF"/>
    <w:rsid w:val="0033255D"/>
    <w:rsid w:val="00332B0A"/>
    <w:rsid w:val="003333DD"/>
    <w:rsid w:val="00334069"/>
    <w:rsid w:val="003341F7"/>
    <w:rsid w:val="00334267"/>
    <w:rsid w:val="00334578"/>
    <w:rsid w:val="00340457"/>
    <w:rsid w:val="003410A5"/>
    <w:rsid w:val="00342972"/>
    <w:rsid w:val="00343EAF"/>
    <w:rsid w:val="003463B5"/>
    <w:rsid w:val="0034694A"/>
    <w:rsid w:val="00347FEC"/>
    <w:rsid w:val="003509DF"/>
    <w:rsid w:val="00350D0D"/>
    <w:rsid w:val="00351DFA"/>
    <w:rsid w:val="00351FEC"/>
    <w:rsid w:val="003522E2"/>
    <w:rsid w:val="00352DA9"/>
    <w:rsid w:val="00353929"/>
    <w:rsid w:val="00353B5D"/>
    <w:rsid w:val="00354D56"/>
    <w:rsid w:val="003559B5"/>
    <w:rsid w:val="00355CDC"/>
    <w:rsid w:val="0035689B"/>
    <w:rsid w:val="00356F45"/>
    <w:rsid w:val="00357386"/>
    <w:rsid w:val="003607E7"/>
    <w:rsid w:val="00362FAF"/>
    <w:rsid w:val="003645E1"/>
    <w:rsid w:val="00365C2B"/>
    <w:rsid w:val="00366171"/>
    <w:rsid w:val="003662A8"/>
    <w:rsid w:val="00366B74"/>
    <w:rsid w:val="003672E5"/>
    <w:rsid w:val="00367927"/>
    <w:rsid w:val="00373FFD"/>
    <w:rsid w:val="00375794"/>
    <w:rsid w:val="00376BED"/>
    <w:rsid w:val="00377D3F"/>
    <w:rsid w:val="00380FFB"/>
    <w:rsid w:val="00381F95"/>
    <w:rsid w:val="003831F9"/>
    <w:rsid w:val="00385268"/>
    <w:rsid w:val="00385E2F"/>
    <w:rsid w:val="003863C8"/>
    <w:rsid w:val="00391F7A"/>
    <w:rsid w:val="003936A6"/>
    <w:rsid w:val="00393919"/>
    <w:rsid w:val="00394F7F"/>
    <w:rsid w:val="003953AB"/>
    <w:rsid w:val="00396B1C"/>
    <w:rsid w:val="00397B0D"/>
    <w:rsid w:val="00397E79"/>
    <w:rsid w:val="003A0827"/>
    <w:rsid w:val="003A0C7E"/>
    <w:rsid w:val="003A1DFA"/>
    <w:rsid w:val="003A584C"/>
    <w:rsid w:val="003A710A"/>
    <w:rsid w:val="003B2196"/>
    <w:rsid w:val="003B61A6"/>
    <w:rsid w:val="003B659E"/>
    <w:rsid w:val="003B66CB"/>
    <w:rsid w:val="003B73E8"/>
    <w:rsid w:val="003C1035"/>
    <w:rsid w:val="003C2435"/>
    <w:rsid w:val="003C275E"/>
    <w:rsid w:val="003C2F5A"/>
    <w:rsid w:val="003C3AA3"/>
    <w:rsid w:val="003C4AEC"/>
    <w:rsid w:val="003C4CA0"/>
    <w:rsid w:val="003C4FDE"/>
    <w:rsid w:val="003C543D"/>
    <w:rsid w:val="003C612B"/>
    <w:rsid w:val="003D007A"/>
    <w:rsid w:val="003D137D"/>
    <w:rsid w:val="003D1EA3"/>
    <w:rsid w:val="003D25ED"/>
    <w:rsid w:val="003D2F8A"/>
    <w:rsid w:val="003D34C4"/>
    <w:rsid w:val="003D34E1"/>
    <w:rsid w:val="003D46DF"/>
    <w:rsid w:val="003E0ADA"/>
    <w:rsid w:val="003E2517"/>
    <w:rsid w:val="003E3CA1"/>
    <w:rsid w:val="003E58DF"/>
    <w:rsid w:val="003E597B"/>
    <w:rsid w:val="003F0D90"/>
    <w:rsid w:val="003F29AC"/>
    <w:rsid w:val="003F2CD2"/>
    <w:rsid w:val="003F3943"/>
    <w:rsid w:val="003F432C"/>
    <w:rsid w:val="003F4841"/>
    <w:rsid w:val="003F5558"/>
    <w:rsid w:val="003F558E"/>
    <w:rsid w:val="004001C7"/>
    <w:rsid w:val="00401FB8"/>
    <w:rsid w:val="00403F42"/>
    <w:rsid w:val="00404360"/>
    <w:rsid w:val="00404C4C"/>
    <w:rsid w:val="00405613"/>
    <w:rsid w:val="004063F2"/>
    <w:rsid w:val="0041053B"/>
    <w:rsid w:val="00410743"/>
    <w:rsid w:val="00412084"/>
    <w:rsid w:val="00413011"/>
    <w:rsid w:val="00414127"/>
    <w:rsid w:val="0041423F"/>
    <w:rsid w:val="00414D51"/>
    <w:rsid w:val="00414F81"/>
    <w:rsid w:val="004164ED"/>
    <w:rsid w:val="00416D64"/>
    <w:rsid w:val="004205CF"/>
    <w:rsid w:val="00420B34"/>
    <w:rsid w:val="00420D9C"/>
    <w:rsid w:val="00421451"/>
    <w:rsid w:val="004226A4"/>
    <w:rsid w:val="004226FC"/>
    <w:rsid w:val="0042438A"/>
    <w:rsid w:val="00426267"/>
    <w:rsid w:val="0043052B"/>
    <w:rsid w:val="00432DA6"/>
    <w:rsid w:val="00433F14"/>
    <w:rsid w:val="0043591F"/>
    <w:rsid w:val="00436A0F"/>
    <w:rsid w:val="00437150"/>
    <w:rsid w:val="0043750A"/>
    <w:rsid w:val="004377BE"/>
    <w:rsid w:val="004405AE"/>
    <w:rsid w:val="00440716"/>
    <w:rsid w:val="00440CD1"/>
    <w:rsid w:val="00441657"/>
    <w:rsid w:val="00443284"/>
    <w:rsid w:val="004443AB"/>
    <w:rsid w:val="00444A65"/>
    <w:rsid w:val="00447577"/>
    <w:rsid w:val="00447AAE"/>
    <w:rsid w:val="00450702"/>
    <w:rsid w:val="00452E95"/>
    <w:rsid w:val="004545DB"/>
    <w:rsid w:val="00455E4D"/>
    <w:rsid w:val="00455EC0"/>
    <w:rsid w:val="00457373"/>
    <w:rsid w:val="00457CC7"/>
    <w:rsid w:val="00457E11"/>
    <w:rsid w:val="00457E16"/>
    <w:rsid w:val="00460721"/>
    <w:rsid w:val="00460A2D"/>
    <w:rsid w:val="004616F0"/>
    <w:rsid w:val="0046377F"/>
    <w:rsid w:val="00464213"/>
    <w:rsid w:val="004649B7"/>
    <w:rsid w:val="00466FE3"/>
    <w:rsid w:val="004674CE"/>
    <w:rsid w:val="00472B2C"/>
    <w:rsid w:val="004732E9"/>
    <w:rsid w:val="00473D26"/>
    <w:rsid w:val="00474503"/>
    <w:rsid w:val="004746EE"/>
    <w:rsid w:val="00475903"/>
    <w:rsid w:val="00475FC6"/>
    <w:rsid w:val="0047703F"/>
    <w:rsid w:val="00480E78"/>
    <w:rsid w:val="004819FD"/>
    <w:rsid w:val="00481C59"/>
    <w:rsid w:val="004828BD"/>
    <w:rsid w:val="00482C8E"/>
    <w:rsid w:val="00484AE5"/>
    <w:rsid w:val="004854BB"/>
    <w:rsid w:val="00485961"/>
    <w:rsid w:val="00486630"/>
    <w:rsid w:val="004904CC"/>
    <w:rsid w:val="00490F52"/>
    <w:rsid w:val="00491A72"/>
    <w:rsid w:val="00492A64"/>
    <w:rsid w:val="00494493"/>
    <w:rsid w:val="004944AF"/>
    <w:rsid w:val="00496606"/>
    <w:rsid w:val="00496C68"/>
    <w:rsid w:val="00496D5A"/>
    <w:rsid w:val="004A13EE"/>
    <w:rsid w:val="004A2B99"/>
    <w:rsid w:val="004A2FCF"/>
    <w:rsid w:val="004A4B5A"/>
    <w:rsid w:val="004A519C"/>
    <w:rsid w:val="004A5976"/>
    <w:rsid w:val="004A5BF7"/>
    <w:rsid w:val="004A5FED"/>
    <w:rsid w:val="004A7F50"/>
    <w:rsid w:val="004B02D4"/>
    <w:rsid w:val="004B12EA"/>
    <w:rsid w:val="004B1A86"/>
    <w:rsid w:val="004B4897"/>
    <w:rsid w:val="004B4CF7"/>
    <w:rsid w:val="004C0E15"/>
    <w:rsid w:val="004C3212"/>
    <w:rsid w:val="004C4304"/>
    <w:rsid w:val="004C4A63"/>
    <w:rsid w:val="004C4AED"/>
    <w:rsid w:val="004C6112"/>
    <w:rsid w:val="004C7506"/>
    <w:rsid w:val="004D0C4F"/>
    <w:rsid w:val="004D0E98"/>
    <w:rsid w:val="004D1168"/>
    <w:rsid w:val="004D1493"/>
    <w:rsid w:val="004D214A"/>
    <w:rsid w:val="004D3C26"/>
    <w:rsid w:val="004D512E"/>
    <w:rsid w:val="004D6E54"/>
    <w:rsid w:val="004E1150"/>
    <w:rsid w:val="004E3CAB"/>
    <w:rsid w:val="004E43EE"/>
    <w:rsid w:val="004E56E1"/>
    <w:rsid w:val="004E5E66"/>
    <w:rsid w:val="004E5E69"/>
    <w:rsid w:val="004E64BA"/>
    <w:rsid w:val="004E6708"/>
    <w:rsid w:val="004E6BB9"/>
    <w:rsid w:val="004E6BCB"/>
    <w:rsid w:val="004E7ADB"/>
    <w:rsid w:val="004F0AD5"/>
    <w:rsid w:val="004F2615"/>
    <w:rsid w:val="004F5969"/>
    <w:rsid w:val="004F5E79"/>
    <w:rsid w:val="004F6F3B"/>
    <w:rsid w:val="004F73DB"/>
    <w:rsid w:val="005000BC"/>
    <w:rsid w:val="0050229F"/>
    <w:rsid w:val="0050342F"/>
    <w:rsid w:val="00503B4D"/>
    <w:rsid w:val="00504EE9"/>
    <w:rsid w:val="00505370"/>
    <w:rsid w:val="00505A28"/>
    <w:rsid w:val="00506C07"/>
    <w:rsid w:val="005078F3"/>
    <w:rsid w:val="005100CC"/>
    <w:rsid w:val="005119AF"/>
    <w:rsid w:val="0051210A"/>
    <w:rsid w:val="00514E4F"/>
    <w:rsid w:val="00521576"/>
    <w:rsid w:val="00522134"/>
    <w:rsid w:val="00524A9D"/>
    <w:rsid w:val="00524B5C"/>
    <w:rsid w:val="005250E6"/>
    <w:rsid w:val="0052683B"/>
    <w:rsid w:val="00530102"/>
    <w:rsid w:val="005324F1"/>
    <w:rsid w:val="00532935"/>
    <w:rsid w:val="00533A83"/>
    <w:rsid w:val="0053486E"/>
    <w:rsid w:val="005351A6"/>
    <w:rsid w:val="00537357"/>
    <w:rsid w:val="005379A9"/>
    <w:rsid w:val="00537F88"/>
    <w:rsid w:val="00537FC8"/>
    <w:rsid w:val="005405CA"/>
    <w:rsid w:val="00542BDB"/>
    <w:rsid w:val="00542D23"/>
    <w:rsid w:val="00542E50"/>
    <w:rsid w:val="0054442C"/>
    <w:rsid w:val="0054517B"/>
    <w:rsid w:val="00545335"/>
    <w:rsid w:val="005454A6"/>
    <w:rsid w:val="00545991"/>
    <w:rsid w:val="00546477"/>
    <w:rsid w:val="00550004"/>
    <w:rsid w:val="0055010F"/>
    <w:rsid w:val="00550285"/>
    <w:rsid w:val="005534EC"/>
    <w:rsid w:val="005547A7"/>
    <w:rsid w:val="00555D18"/>
    <w:rsid w:val="00555D9B"/>
    <w:rsid w:val="00555EBB"/>
    <w:rsid w:val="005604CF"/>
    <w:rsid w:val="00561EC4"/>
    <w:rsid w:val="00562492"/>
    <w:rsid w:val="005628CF"/>
    <w:rsid w:val="00562DAE"/>
    <w:rsid w:val="00562EF6"/>
    <w:rsid w:val="00564004"/>
    <w:rsid w:val="00565034"/>
    <w:rsid w:val="005653A3"/>
    <w:rsid w:val="00566899"/>
    <w:rsid w:val="00567E19"/>
    <w:rsid w:val="00571142"/>
    <w:rsid w:val="00571E12"/>
    <w:rsid w:val="00572A20"/>
    <w:rsid w:val="005733B1"/>
    <w:rsid w:val="005751A6"/>
    <w:rsid w:val="0057658F"/>
    <w:rsid w:val="0057768E"/>
    <w:rsid w:val="00577ADE"/>
    <w:rsid w:val="00580150"/>
    <w:rsid w:val="00582D5B"/>
    <w:rsid w:val="005836F8"/>
    <w:rsid w:val="00584430"/>
    <w:rsid w:val="0058481F"/>
    <w:rsid w:val="00584F16"/>
    <w:rsid w:val="00584F7A"/>
    <w:rsid w:val="00585335"/>
    <w:rsid w:val="0058597A"/>
    <w:rsid w:val="00590082"/>
    <w:rsid w:val="00590755"/>
    <w:rsid w:val="00591578"/>
    <w:rsid w:val="005918FA"/>
    <w:rsid w:val="00591A6B"/>
    <w:rsid w:val="00592A86"/>
    <w:rsid w:val="0059399E"/>
    <w:rsid w:val="00594B95"/>
    <w:rsid w:val="005956E0"/>
    <w:rsid w:val="00595786"/>
    <w:rsid w:val="00595954"/>
    <w:rsid w:val="00597020"/>
    <w:rsid w:val="00597946"/>
    <w:rsid w:val="005A15D4"/>
    <w:rsid w:val="005A37A2"/>
    <w:rsid w:val="005A3894"/>
    <w:rsid w:val="005A4731"/>
    <w:rsid w:val="005A6A14"/>
    <w:rsid w:val="005B102C"/>
    <w:rsid w:val="005B3029"/>
    <w:rsid w:val="005B3250"/>
    <w:rsid w:val="005B4801"/>
    <w:rsid w:val="005B4DE0"/>
    <w:rsid w:val="005B72C3"/>
    <w:rsid w:val="005B7DCE"/>
    <w:rsid w:val="005B7FAE"/>
    <w:rsid w:val="005C23A4"/>
    <w:rsid w:val="005C284A"/>
    <w:rsid w:val="005C6386"/>
    <w:rsid w:val="005D08CC"/>
    <w:rsid w:val="005D1CDF"/>
    <w:rsid w:val="005D2BB7"/>
    <w:rsid w:val="005D2D9C"/>
    <w:rsid w:val="005D30C7"/>
    <w:rsid w:val="005D323F"/>
    <w:rsid w:val="005D5F70"/>
    <w:rsid w:val="005D624D"/>
    <w:rsid w:val="005D6FFE"/>
    <w:rsid w:val="005D7936"/>
    <w:rsid w:val="005D7DD7"/>
    <w:rsid w:val="005E26DF"/>
    <w:rsid w:val="005E2D7F"/>
    <w:rsid w:val="005E45C7"/>
    <w:rsid w:val="005E61A8"/>
    <w:rsid w:val="005E63C1"/>
    <w:rsid w:val="005F0226"/>
    <w:rsid w:val="005F0BF0"/>
    <w:rsid w:val="005F0D16"/>
    <w:rsid w:val="005F243E"/>
    <w:rsid w:val="005F2BB7"/>
    <w:rsid w:val="005F31F8"/>
    <w:rsid w:val="005F354D"/>
    <w:rsid w:val="005F3A52"/>
    <w:rsid w:val="005F5982"/>
    <w:rsid w:val="005F5DC3"/>
    <w:rsid w:val="005F6268"/>
    <w:rsid w:val="005F6419"/>
    <w:rsid w:val="0060151A"/>
    <w:rsid w:val="0060301D"/>
    <w:rsid w:val="00604CFD"/>
    <w:rsid w:val="0060543D"/>
    <w:rsid w:val="00605F2A"/>
    <w:rsid w:val="0060648E"/>
    <w:rsid w:val="0060699F"/>
    <w:rsid w:val="00607782"/>
    <w:rsid w:val="00607C4B"/>
    <w:rsid w:val="006104DD"/>
    <w:rsid w:val="006130B5"/>
    <w:rsid w:val="00614DD8"/>
    <w:rsid w:val="0061600B"/>
    <w:rsid w:val="00616C41"/>
    <w:rsid w:val="0061706A"/>
    <w:rsid w:val="00617400"/>
    <w:rsid w:val="00621F44"/>
    <w:rsid w:val="00622B1F"/>
    <w:rsid w:val="006246FF"/>
    <w:rsid w:val="00625458"/>
    <w:rsid w:val="00625EC1"/>
    <w:rsid w:val="00626BFD"/>
    <w:rsid w:val="006277B9"/>
    <w:rsid w:val="00627CE7"/>
    <w:rsid w:val="00632D29"/>
    <w:rsid w:val="00640B86"/>
    <w:rsid w:val="00641EFA"/>
    <w:rsid w:val="006420AC"/>
    <w:rsid w:val="006425E9"/>
    <w:rsid w:val="006437DB"/>
    <w:rsid w:val="0064628D"/>
    <w:rsid w:val="0064741F"/>
    <w:rsid w:val="00651E0A"/>
    <w:rsid w:val="00652A47"/>
    <w:rsid w:val="00654228"/>
    <w:rsid w:val="006547DB"/>
    <w:rsid w:val="00654C27"/>
    <w:rsid w:val="00655B75"/>
    <w:rsid w:val="0065764A"/>
    <w:rsid w:val="00660DA7"/>
    <w:rsid w:val="0066188C"/>
    <w:rsid w:val="0066313C"/>
    <w:rsid w:val="00663141"/>
    <w:rsid w:val="00663FBD"/>
    <w:rsid w:val="00664950"/>
    <w:rsid w:val="00665C9C"/>
    <w:rsid w:val="00670AAD"/>
    <w:rsid w:val="00670DE6"/>
    <w:rsid w:val="00671DF4"/>
    <w:rsid w:val="00673571"/>
    <w:rsid w:val="00675D85"/>
    <w:rsid w:val="00680972"/>
    <w:rsid w:val="00681BFD"/>
    <w:rsid w:val="00682EFA"/>
    <w:rsid w:val="00683220"/>
    <w:rsid w:val="00684039"/>
    <w:rsid w:val="0068460D"/>
    <w:rsid w:val="006863A8"/>
    <w:rsid w:val="00687FA0"/>
    <w:rsid w:val="0069026A"/>
    <w:rsid w:val="00690FA3"/>
    <w:rsid w:val="006912F7"/>
    <w:rsid w:val="00692164"/>
    <w:rsid w:val="00693047"/>
    <w:rsid w:val="00695674"/>
    <w:rsid w:val="00696C10"/>
    <w:rsid w:val="00697D21"/>
    <w:rsid w:val="006A0ACC"/>
    <w:rsid w:val="006A0C7D"/>
    <w:rsid w:val="006A1EB7"/>
    <w:rsid w:val="006A3511"/>
    <w:rsid w:val="006A3C11"/>
    <w:rsid w:val="006A3FF4"/>
    <w:rsid w:val="006A4349"/>
    <w:rsid w:val="006A677C"/>
    <w:rsid w:val="006B0145"/>
    <w:rsid w:val="006B2EA9"/>
    <w:rsid w:val="006B32DB"/>
    <w:rsid w:val="006B5628"/>
    <w:rsid w:val="006B6452"/>
    <w:rsid w:val="006B6F58"/>
    <w:rsid w:val="006B7010"/>
    <w:rsid w:val="006B7031"/>
    <w:rsid w:val="006C0009"/>
    <w:rsid w:val="006C151E"/>
    <w:rsid w:val="006C1A82"/>
    <w:rsid w:val="006C21F0"/>
    <w:rsid w:val="006C3095"/>
    <w:rsid w:val="006C7713"/>
    <w:rsid w:val="006D04F7"/>
    <w:rsid w:val="006D050B"/>
    <w:rsid w:val="006D1DED"/>
    <w:rsid w:val="006D2179"/>
    <w:rsid w:val="006D2E69"/>
    <w:rsid w:val="006D4D3E"/>
    <w:rsid w:val="006D6449"/>
    <w:rsid w:val="006D6812"/>
    <w:rsid w:val="006D786B"/>
    <w:rsid w:val="006E0F91"/>
    <w:rsid w:val="006E1151"/>
    <w:rsid w:val="006E27ED"/>
    <w:rsid w:val="006E287D"/>
    <w:rsid w:val="006E2E73"/>
    <w:rsid w:val="006E2F44"/>
    <w:rsid w:val="006E3752"/>
    <w:rsid w:val="006E6311"/>
    <w:rsid w:val="006E76BA"/>
    <w:rsid w:val="006F2F68"/>
    <w:rsid w:val="006F3064"/>
    <w:rsid w:val="006F535F"/>
    <w:rsid w:val="006F53A9"/>
    <w:rsid w:val="007006B4"/>
    <w:rsid w:val="0070081B"/>
    <w:rsid w:val="00701BC1"/>
    <w:rsid w:val="00701FFB"/>
    <w:rsid w:val="00702285"/>
    <w:rsid w:val="00702DBC"/>
    <w:rsid w:val="00702ECD"/>
    <w:rsid w:val="00704562"/>
    <w:rsid w:val="00704DBD"/>
    <w:rsid w:val="00705AB1"/>
    <w:rsid w:val="00707AFD"/>
    <w:rsid w:val="007101E0"/>
    <w:rsid w:val="007145FF"/>
    <w:rsid w:val="00715B2A"/>
    <w:rsid w:val="00716045"/>
    <w:rsid w:val="007210A9"/>
    <w:rsid w:val="00722215"/>
    <w:rsid w:val="007245BE"/>
    <w:rsid w:val="00724B2A"/>
    <w:rsid w:val="00724D79"/>
    <w:rsid w:val="00725906"/>
    <w:rsid w:val="00725E21"/>
    <w:rsid w:val="0072678B"/>
    <w:rsid w:val="007302E1"/>
    <w:rsid w:val="007312AB"/>
    <w:rsid w:val="007333D6"/>
    <w:rsid w:val="0073346E"/>
    <w:rsid w:val="007338B8"/>
    <w:rsid w:val="00733B21"/>
    <w:rsid w:val="00735409"/>
    <w:rsid w:val="0073643F"/>
    <w:rsid w:val="007450F1"/>
    <w:rsid w:val="0074546C"/>
    <w:rsid w:val="007454B9"/>
    <w:rsid w:val="00745BDC"/>
    <w:rsid w:val="00746818"/>
    <w:rsid w:val="0074775E"/>
    <w:rsid w:val="00747FE6"/>
    <w:rsid w:val="00751014"/>
    <w:rsid w:val="00751515"/>
    <w:rsid w:val="00751C44"/>
    <w:rsid w:val="0075338D"/>
    <w:rsid w:val="007557CB"/>
    <w:rsid w:val="00757900"/>
    <w:rsid w:val="00760809"/>
    <w:rsid w:val="00760BD2"/>
    <w:rsid w:val="007626B7"/>
    <w:rsid w:val="00762707"/>
    <w:rsid w:val="00762A57"/>
    <w:rsid w:val="0076339A"/>
    <w:rsid w:val="00764D2B"/>
    <w:rsid w:val="00766220"/>
    <w:rsid w:val="007663A0"/>
    <w:rsid w:val="00767B87"/>
    <w:rsid w:val="0077060F"/>
    <w:rsid w:val="0077067E"/>
    <w:rsid w:val="007708AF"/>
    <w:rsid w:val="00772674"/>
    <w:rsid w:val="00772A10"/>
    <w:rsid w:val="00775F47"/>
    <w:rsid w:val="00776283"/>
    <w:rsid w:val="00776672"/>
    <w:rsid w:val="00777004"/>
    <w:rsid w:val="0077747C"/>
    <w:rsid w:val="00777B48"/>
    <w:rsid w:val="0078041C"/>
    <w:rsid w:val="0078212B"/>
    <w:rsid w:val="00784DF6"/>
    <w:rsid w:val="00784DFA"/>
    <w:rsid w:val="00785232"/>
    <w:rsid w:val="00786506"/>
    <w:rsid w:val="00786AC7"/>
    <w:rsid w:val="00787567"/>
    <w:rsid w:val="007901D9"/>
    <w:rsid w:val="00793442"/>
    <w:rsid w:val="0079535A"/>
    <w:rsid w:val="007957AD"/>
    <w:rsid w:val="007960C1"/>
    <w:rsid w:val="007970B6"/>
    <w:rsid w:val="007970F5"/>
    <w:rsid w:val="007A0BA7"/>
    <w:rsid w:val="007A1CB2"/>
    <w:rsid w:val="007A5571"/>
    <w:rsid w:val="007A5637"/>
    <w:rsid w:val="007B097D"/>
    <w:rsid w:val="007B186C"/>
    <w:rsid w:val="007B20C4"/>
    <w:rsid w:val="007B2F68"/>
    <w:rsid w:val="007B6ABA"/>
    <w:rsid w:val="007B6B75"/>
    <w:rsid w:val="007C0E34"/>
    <w:rsid w:val="007C1696"/>
    <w:rsid w:val="007C333D"/>
    <w:rsid w:val="007C3ED0"/>
    <w:rsid w:val="007C48C4"/>
    <w:rsid w:val="007C5769"/>
    <w:rsid w:val="007C5971"/>
    <w:rsid w:val="007C6B98"/>
    <w:rsid w:val="007C6C69"/>
    <w:rsid w:val="007E2687"/>
    <w:rsid w:val="007E36E0"/>
    <w:rsid w:val="007E42DC"/>
    <w:rsid w:val="007E62E7"/>
    <w:rsid w:val="007E69FF"/>
    <w:rsid w:val="007E6A61"/>
    <w:rsid w:val="007E753C"/>
    <w:rsid w:val="007F0223"/>
    <w:rsid w:val="007F2DE0"/>
    <w:rsid w:val="007F54B9"/>
    <w:rsid w:val="007F66EE"/>
    <w:rsid w:val="007F6D5B"/>
    <w:rsid w:val="00800657"/>
    <w:rsid w:val="00800A17"/>
    <w:rsid w:val="0080377D"/>
    <w:rsid w:val="0080492F"/>
    <w:rsid w:val="00806A76"/>
    <w:rsid w:val="0081054A"/>
    <w:rsid w:val="008107D4"/>
    <w:rsid w:val="00811C9D"/>
    <w:rsid w:val="00811DEF"/>
    <w:rsid w:val="008122C5"/>
    <w:rsid w:val="0081328F"/>
    <w:rsid w:val="00814EE4"/>
    <w:rsid w:val="00816C80"/>
    <w:rsid w:val="0081797B"/>
    <w:rsid w:val="008207C4"/>
    <w:rsid w:val="00822968"/>
    <w:rsid w:val="008308F4"/>
    <w:rsid w:val="00830C83"/>
    <w:rsid w:val="00831A3F"/>
    <w:rsid w:val="00833A33"/>
    <w:rsid w:val="0083513A"/>
    <w:rsid w:val="00835D1C"/>
    <w:rsid w:val="0083625A"/>
    <w:rsid w:val="0083633C"/>
    <w:rsid w:val="008363A0"/>
    <w:rsid w:val="00837291"/>
    <w:rsid w:val="00837E13"/>
    <w:rsid w:val="008400AA"/>
    <w:rsid w:val="00841BCD"/>
    <w:rsid w:val="0084229F"/>
    <w:rsid w:val="0084370E"/>
    <w:rsid w:val="00843D05"/>
    <w:rsid w:val="00844660"/>
    <w:rsid w:val="00844D66"/>
    <w:rsid w:val="00844ED2"/>
    <w:rsid w:val="00845FBB"/>
    <w:rsid w:val="00847264"/>
    <w:rsid w:val="0084783E"/>
    <w:rsid w:val="00847BE7"/>
    <w:rsid w:val="00851A8E"/>
    <w:rsid w:val="0085365B"/>
    <w:rsid w:val="00854178"/>
    <w:rsid w:val="00856415"/>
    <w:rsid w:val="0085744D"/>
    <w:rsid w:val="0085777F"/>
    <w:rsid w:val="00861BF8"/>
    <w:rsid w:val="00862705"/>
    <w:rsid w:val="00862EF4"/>
    <w:rsid w:val="00863546"/>
    <w:rsid w:val="00863682"/>
    <w:rsid w:val="00864A30"/>
    <w:rsid w:val="00874ACB"/>
    <w:rsid w:val="00875F06"/>
    <w:rsid w:val="00875FC0"/>
    <w:rsid w:val="0088061A"/>
    <w:rsid w:val="008822A2"/>
    <w:rsid w:val="008826C1"/>
    <w:rsid w:val="008828A3"/>
    <w:rsid w:val="008839C1"/>
    <w:rsid w:val="00883DFD"/>
    <w:rsid w:val="008849FD"/>
    <w:rsid w:val="0088580E"/>
    <w:rsid w:val="0089210C"/>
    <w:rsid w:val="00892382"/>
    <w:rsid w:val="00892C0A"/>
    <w:rsid w:val="00893836"/>
    <w:rsid w:val="00893AA1"/>
    <w:rsid w:val="00893D2E"/>
    <w:rsid w:val="00894A4B"/>
    <w:rsid w:val="008958F7"/>
    <w:rsid w:val="00895F41"/>
    <w:rsid w:val="008A017B"/>
    <w:rsid w:val="008A063C"/>
    <w:rsid w:val="008A0B1C"/>
    <w:rsid w:val="008A1BF7"/>
    <w:rsid w:val="008A22D8"/>
    <w:rsid w:val="008A25C8"/>
    <w:rsid w:val="008A3753"/>
    <w:rsid w:val="008A5B0E"/>
    <w:rsid w:val="008A5E04"/>
    <w:rsid w:val="008A62F1"/>
    <w:rsid w:val="008A6611"/>
    <w:rsid w:val="008B0017"/>
    <w:rsid w:val="008B0961"/>
    <w:rsid w:val="008B13F0"/>
    <w:rsid w:val="008B3A5E"/>
    <w:rsid w:val="008B4EC0"/>
    <w:rsid w:val="008B62EA"/>
    <w:rsid w:val="008C09CE"/>
    <w:rsid w:val="008C23EE"/>
    <w:rsid w:val="008C36F0"/>
    <w:rsid w:val="008C39F7"/>
    <w:rsid w:val="008C5799"/>
    <w:rsid w:val="008C61C0"/>
    <w:rsid w:val="008D2B2D"/>
    <w:rsid w:val="008D3E8D"/>
    <w:rsid w:val="008D7A54"/>
    <w:rsid w:val="008E1BED"/>
    <w:rsid w:val="008E2983"/>
    <w:rsid w:val="008E5418"/>
    <w:rsid w:val="008E7463"/>
    <w:rsid w:val="008F2EF0"/>
    <w:rsid w:val="008F32C7"/>
    <w:rsid w:val="008F3597"/>
    <w:rsid w:val="008F3686"/>
    <w:rsid w:val="008F49B7"/>
    <w:rsid w:val="008F49D6"/>
    <w:rsid w:val="008F5103"/>
    <w:rsid w:val="008F63F6"/>
    <w:rsid w:val="008F6E6A"/>
    <w:rsid w:val="008F718C"/>
    <w:rsid w:val="0090091A"/>
    <w:rsid w:val="009042BD"/>
    <w:rsid w:val="00904FE4"/>
    <w:rsid w:val="00905194"/>
    <w:rsid w:val="00905266"/>
    <w:rsid w:val="0090666B"/>
    <w:rsid w:val="0091188E"/>
    <w:rsid w:val="009121A7"/>
    <w:rsid w:val="00912D5F"/>
    <w:rsid w:val="00912ED5"/>
    <w:rsid w:val="00913C88"/>
    <w:rsid w:val="009163A6"/>
    <w:rsid w:val="0091669E"/>
    <w:rsid w:val="00920902"/>
    <w:rsid w:val="00921C12"/>
    <w:rsid w:val="009242AF"/>
    <w:rsid w:val="00924E66"/>
    <w:rsid w:val="009253B3"/>
    <w:rsid w:val="00927740"/>
    <w:rsid w:val="0093151D"/>
    <w:rsid w:val="009328A1"/>
    <w:rsid w:val="0093314F"/>
    <w:rsid w:val="00933C71"/>
    <w:rsid w:val="00934C68"/>
    <w:rsid w:val="0093578C"/>
    <w:rsid w:val="00935FA2"/>
    <w:rsid w:val="00936159"/>
    <w:rsid w:val="00936782"/>
    <w:rsid w:val="00936E42"/>
    <w:rsid w:val="00936E90"/>
    <w:rsid w:val="00941002"/>
    <w:rsid w:val="00942867"/>
    <w:rsid w:val="009436AF"/>
    <w:rsid w:val="00944EBC"/>
    <w:rsid w:val="0094545C"/>
    <w:rsid w:val="00945FC9"/>
    <w:rsid w:val="00946CC3"/>
    <w:rsid w:val="00950520"/>
    <w:rsid w:val="00950E68"/>
    <w:rsid w:val="00953CC6"/>
    <w:rsid w:val="00954B39"/>
    <w:rsid w:val="00954FF3"/>
    <w:rsid w:val="0095542E"/>
    <w:rsid w:val="0095594B"/>
    <w:rsid w:val="00955D06"/>
    <w:rsid w:val="009563EA"/>
    <w:rsid w:val="00956563"/>
    <w:rsid w:val="009569C5"/>
    <w:rsid w:val="00960635"/>
    <w:rsid w:val="00960871"/>
    <w:rsid w:val="00963B9E"/>
    <w:rsid w:val="00964305"/>
    <w:rsid w:val="009666CE"/>
    <w:rsid w:val="009672F4"/>
    <w:rsid w:val="00971BC1"/>
    <w:rsid w:val="00973F19"/>
    <w:rsid w:val="00974396"/>
    <w:rsid w:val="00975A99"/>
    <w:rsid w:val="00977E1D"/>
    <w:rsid w:val="00984CD1"/>
    <w:rsid w:val="00986202"/>
    <w:rsid w:val="00990BA1"/>
    <w:rsid w:val="00991D4D"/>
    <w:rsid w:val="00992A70"/>
    <w:rsid w:val="00994111"/>
    <w:rsid w:val="00994DCF"/>
    <w:rsid w:val="00994F15"/>
    <w:rsid w:val="00996C16"/>
    <w:rsid w:val="00997B77"/>
    <w:rsid w:val="009A3484"/>
    <w:rsid w:val="009A3E82"/>
    <w:rsid w:val="009A5EAA"/>
    <w:rsid w:val="009A6AB6"/>
    <w:rsid w:val="009B0573"/>
    <w:rsid w:val="009B2DC5"/>
    <w:rsid w:val="009B5069"/>
    <w:rsid w:val="009B5D6E"/>
    <w:rsid w:val="009B7B4B"/>
    <w:rsid w:val="009B7C21"/>
    <w:rsid w:val="009C0EB1"/>
    <w:rsid w:val="009C0EB8"/>
    <w:rsid w:val="009C4DC8"/>
    <w:rsid w:val="009C5431"/>
    <w:rsid w:val="009C6370"/>
    <w:rsid w:val="009D0FE4"/>
    <w:rsid w:val="009D12EE"/>
    <w:rsid w:val="009D419C"/>
    <w:rsid w:val="009D4316"/>
    <w:rsid w:val="009D55D0"/>
    <w:rsid w:val="009D7AEB"/>
    <w:rsid w:val="009D7E21"/>
    <w:rsid w:val="009E03EE"/>
    <w:rsid w:val="009E2800"/>
    <w:rsid w:val="009E3C0C"/>
    <w:rsid w:val="009E4180"/>
    <w:rsid w:val="009E4E6E"/>
    <w:rsid w:val="009E5444"/>
    <w:rsid w:val="009E5496"/>
    <w:rsid w:val="009E698B"/>
    <w:rsid w:val="009E6E43"/>
    <w:rsid w:val="009E6E4D"/>
    <w:rsid w:val="009F427E"/>
    <w:rsid w:val="009F51F3"/>
    <w:rsid w:val="009F54EF"/>
    <w:rsid w:val="00A01073"/>
    <w:rsid w:val="00A011FD"/>
    <w:rsid w:val="00A04992"/>
    <w:rsid w:val="00A05605"/>
    <w:rsid w:val="00A11DD3"/>
    <w:rsid w:val="00A1236A"/>
    <w:rsid w:val="00A12605"/>
    <w:rsid w:val="00A13340"/>
    <w:rsid w:val="00A13CE0"/>
    <w:rsid w:val="00A13F18"/>
    <w:rsid w:val="00A1461A"/>
    <w:rsid w:val="00A147AA"/>
    <w:rsid w:val="00A155F8"/>
    <w:rsid w:val="00A15F9F"/>
    <w:rsid w:val="00A1787A"/>
    <w:rsid w:val="00A2005B"/>
    <w:rsid w:val="00A21D71"/>
    <w:rsid w:val="00A22B78"/>
    <w:rsid w:val="00A23342"/>
    <w:rsid w:val="00A246F7"/>
    <w:rsid w:val="00A24E2F"/>
    <w:rsid w:val="00A25AE5"/>
    <w:rsid w:val="00A26442"/>
    <w:rsid w:val="00A26EF7"/>
    <w:rsid w:val="00A2726E"/>
    <w:rsid w:val="00A30491"/>
    <w:rsid w:val="00A31B64"/>
    <w:rsid w:val="00A341D0"/>
    <w:rsid w:val="00A37002"/>
    <w:rsid w:val="00A3741C"/>
    <w:rsid w:val="00A404D3"/>
    <w:rsid w:val="00A4102A"/>
    <w:rsid w:val="00A41065"/>
    <w:rsid w:val="00A42131"/>
    <w:rsid w:val="00A43117"/>
    <w:rsid w:val="00A4355E"/>
    <w:rsid w:val="00A45009"/>
    <w:rsid w:val="00A46D27"/>
    <w:rsid w:val="00A512EE"/>
    <w:rsid w:val="00A51A28"/>
    <w:rsid w:val="00A52023"/>
    <w:rsid w:val="00A520D9"/>
    <w:rsid w:val="00A550A6"/>
    <w:rsid w:val="00A55310"/>
    <w:rsid w:val="00A61760"/>
    <w:rsid w:val="00A637F4"/>
    <w:rsid w:val="00A649B1"/>
    <w:rsid w:val="00A64DA0"/>
    <w:rsid w:val="00A64FE0"/>
    <w:rsid w:val="00A6537D"/>
    <w:rsid w:val="00A653A3"/>
    <w:rsid w:val="00A65404"/>
    <w:rsid w:val="00A656A8"/>
    <w:rsid w:val="00A672EF"/>
    <w:rsid w:val="00A71936"/>
    <w:rsid w:val="00A72C2E"/>
    <w:rsid w:val="00A74FB6"/>
    <w:rsid w:val="00A81899"/>
    <w:rsid w:val="00A86833"/>
    <w:rsid w:val="00A870CE"/>
    <w:rsid w:val="00A877D6"/>
    <w:rsid w:val="00A910AE"/>
    <w:rsid w:val="00A9167D"/>
    <w:rsid w:val="00A92BCD"/>
    <w:rsid w:val="00A94562"/>
    <w:rsid w:val="00A9462E"/>
    <w:rsid w:val="00A96E72"/>
    <w:rsid w:val="00AA0CDF"/>
    <w:rsid w:val="00AA0D48"/>
    <w:rsid w:val="00AA123A"/>
    <w:rsid w:val="00AA15A2"/>
    <w:rsid w:val="00AA1B0E"/>
    <w:rsid w:val="00AA1B1C"/>
    <w:rsid w:val="00AA25E1"/>
    <w:rsid w:val="00AA45EC"/>
    <w:rsid w:val="00AA47B6"/>
    <w:rsid w:val="00AA5D6D"/>
    <w:rsid w:val="00AB0BF1"/>
    <w:rsid w:val="00AB0F6C"/>
    <w:rsid w:val="00AB0F99"/>
    <w:rsid w:val="00AB1A75"/>
    <w:rsid w:val="00AB329E"/>
    <w:rsid w:val="00AB3CC7"/>
    <w:rsid w:val="00AB4786"/>
    <w:rsid w:val="00AB5307"/>
    <w:rsid w:val="00AC163B"/>
    <w:rsid w:val="00AC4198"/>
    <w:rsid w:val="00AC5CA7"/>
    <w:rsid w:val="00AC6058"/>
    <w:rsid w:val="00AC7D7E"/>
    <w:rsid w:val="00AD2063"/>
    <w:rsid w:val="00AD5ABD"/>
    <w:rsid w:val="00AD660D"/>
    <w:rsid w:val="00AD6CA3"/>
    <w:rsid w:val="00AE181F"/>
    <w:rsid w:val="00AE19E8"/>
    <w:rsid w:val="00AE2BA5"/>
    <w:rsid w:val="00AE400F"/>
    <w:rsid w:val="00AE4870"/>
    <w:rsid w:val="00AE52F8"/>
    <w:rsid w:val="00AE5512"/>
    <w:rsid w:val="00AE556C"/>
    <w:rsid w:val="00AE56B1"/>
    <w:rsid w:val="00AE6502"/>
    <w:rsid w:val="00AE6B8F"/>
    <w:rsid w:val="00AE6D09"/>
    <w:rsid w:val="00AF4B1F"/>
    <w:rsid w:val="00AF57FB"/>
    <w:rsid w:val="00AF57FE"/>
    <w:rsid w:val="00AF725F"/>
    <w:rsid w:val="00AF74D5"/>
    <w:rsid w:val="00AF7A7C"/>
    <w:rsid w:val="00B02070"/>
    <w:rsid w:val="00B03B3D"/>
    <w:rsid w:val="00B05743"/>
    <w:rsid w:val="00B0709B"/>
    <w:rsid w:val="00B0759F"/>
    <w:rsid w:val="00B100FE"/>
    <w:rsid w:val="00B10477"/>
    <w:rsid w:val="00B104D2"/>
    <w:rsid w:val="00B148EB"/>
    <w:rsid w:val="00B15AE6"/>
    <w:rsid w:val="00B17B81"/>
    <w:rsid w:val="00B17F52"/>
    <w:rsid w:val="00B213F5"/>
    <w:rsid w:val="00B21E9C"/>
    <w:rsid w:val="00B22368"/>
    <w:rsid w:val="00B23A0C"/>
    <w:rsid w:val="00B23DA9"/>
    <w:rsid w:val="00B276DE"/>
    <w:rsid w:val="00B27A0B"/>
    <w:rsid w:val="00B27CDB"/>
    <w:rsid w:val="00B30282"/>
    <w:rsid w:val="00B318B5"/>
    <w:rsid w:val="00B32FE9"/>
    <w:rsid w:val="00B349A4"/>
    <w:rsid w:val="00B35404"/>
    <w:rsid w:val="00B378AF"/>
    <w:rsid w:val="00B408B6"/>
    <w:rsid w:val="00B41940"/>
    <w:rsid w:val="00B424DD"/>
    <w:rsid w:val="00B42A2F"/>
    <w:rsid w:val="00B42B87"/>
    <w:rsid w:val="00B44C36"/>
    <w:rsid w:val="00B45227"/>
    <w:rsid w:val="00B45455"/>
    <w:rsid w:val="00B45B9F"/>
    <w:rsid w:val="00B5101A"/>
    <w:rsid w:val="00B51EDB"/>
    <w:rsid w:val="00B522EE"/>
    <w:rsid w:val="00B542DA"/>
    <w:rsid w:val="00B6007D"/>
    <w:rsid w:val="00B607AC"/>
    <w:rsid w:val="00B623A4"/>
    <w:rsid w:val="00B62D12"/>
    <w:rsid w:val="00B64F44"/>
    <w:rsid w:val="00B65B04"/>
    <w:rsid w:val="00B65BB1"/>
    <w:rsid w:val="00B65D72"/>
    <w:rsid w:val="00B66927"/>
    <w:rsid w:val="00B66993"/>
    <w:rsid w:val="00B73862"/>
    <w:rsid w:val="00B73F43"/>
    <w:rsid w:val="00B74C50"/>
    <w:rsid w:val="00B75BBF"/>
    <w:rsid w:val="00B77802"/>
    <w:rsid w:val="00B81680"/>
    <w:rsid w:val="00B81CDC"/>
    <w:rsid w:val="00B825FF"/>
    <w:rsid w:val="00B83C85"/>
    <w:rsid w:val="00B83EA2"/>
    <w:rsid w:val="00B8410A"/>
    <w:rsid w:val="00B845A8"/>
    <w:rsid w:val="00B84B0E"/>
    <w:rsid w:val="00B85BB8"/>
    <w:rsid w:val="00B86D9E"/>
    <w:rsid w:val="00B90305"/>
    <w:rsid w:val="00B90470"/>
    <w:rsid w:val="00B90969"/>
    <w:rsid w:val="00B90EA6"/>
    <w:rsid w:val="00B92325"/>
    <w:rsid w:val="00B92DCA"/>
    <w:rsid w:val="00B95171"/>
    <w:rsid w:val="00B954A2"/>
    <w:rsid w:val="00B95A11"/>
    <w:rsid w:val="00B95F69"/>
    <w:rsid w:val="00B961DA"/>
    <w:rsid w:val="00BA16B5"/>
    <w:rsid w:val="00BA1B6E"/>
    <w:rsid w:val="00BA308C"/>
    <w:rsid w:val="00BA4505"/>
    <w:rsid w:val="00BA4E02"/>
    <w:rsid w:val="00BA5412"/>
    <w:rsid w:val="00BA6B66"/>
    <w:rsid w:val="00BA6D1A"/>
    <w:rsid w:val="00BA6E48"/>
    <w:rsid w:val="00BA6F86"/>
    <w:rsid w:val="00BB0145"/>
    <w:rsid w:val="00BB18E4"/>
    <w:rsid w:val="00BB1A27"/>
    <w:rsid w:val="00BB2258"/>
    <w:rsid w:val="00BB35E1"/>
    <w:rsid w:val="00BB7F07"/>
    <w:rsid w:val="00BC03D4"/>
    <w:rsid w:val="00BC04E7"/>
    <w:rsid w:val="00BC133D"/>
    <w:rsid w:val="00BC4192"/>
    <w:rsid w:val="00BC4E25"/>
    <w:rsid w:val="00BC71AD"/>
    <w:rsid w:val="00BD058F"/>
    <w:rsid w:val="00BD104C"/>
    <w:rsid w:val="00BD1E0F"/>
    <w:rsid w:val="00BD2975"/>
    <w:rsid w:val="00BD350B"/>
    <w:rsid w:val="00BD4842"/>
    <w:rsid w:val="00BE0AF6"/>
    <w:rsid w:val="00BE1F03"/>
    <w:rsid w:val="00BE3200"/>
    <w:rsid w:val="00BE4101"/>
    <w:rsid w:val="00BE41A7"/>
    <w:rsid w:val="00BE58A7"/>
    <w:rsid w:val="00BE6684"/>
    <w:rsid w:val="00BF05AF"/>
    <w:rsid w:val="00BF185E"/>
    <w:rsid w:val="00BF1CEE"/>
    <w:rsid w:val="00BF2218"/>
    <w:rsid w:val="00BF2C95"/>
    <w:rsid w:val="00BF3189"/>
    <w:rsid w:val="00BF3948"/>
    <w:rsid w:val="00BF4001"/>
    <w:rsid w:val="00BF612F"/>
    <w:rsid w:val="00BF622A"/>
    <w:rsid w:val="00BF6729"/>
    <w:rsid w:val="00BF709C"/>
    <w:rsid w:val="00BF7843"/>
    <w:rsid w:val="00C00986"/>
    <w:rsid w:val="00C0426B"/>
    <w:rsid w:val="00C045DF"/>
    <w:rsid w:val="00C047F8"/>
    <w:rsid w:val="00C061FE"/>
    <w:rsid w:val="00C10116"/>
    <w:rsid w:val="00C11554"/>
    <w:rsid w:val="00C12AAC"/>
    <w:rsid w:val="00C13CAF"/>
    <w:rsid w:val="00C13F4E"/>
    <w:rsid w:val="00C1491F"/>
    <w:rsid w:val="00C17AD1"/>
    <w:rsid w:val="00C17F45"/>
    <w:rsid w:val="00C212DA"/>
    <w:rsid w:val="00C21CB7"/>
    <w:rsid w:val="00C23957"/>
    <w:rsid w:val="00C25AD5"/>
    <w:rsid w:val="00C2671B"/>
    <w:rsid w:val="00C26B64"/>
    <w:rsid w:val="00C26D43"/>
    <w:rsid w:val="00C278D6"/>
    <w:rsid w:val="00C31C19"/>
    <w:rsid w:val="00C321BC"/>
    <w:rsid w:val="00C35173"/>
    <w:rsid w:val="00C35E3C"/>
    <w:rsid w:val="00C35EE7"/>
    <w:rsid w:val="00C36B0C"/>
    <w:rsid w:val="00C448FA"/>
    <w:rsid w:val="00C463D4"/>
    <w:rsid w:val="00C46548"/>
    <w:rsid w:val="00C46C6C"/>
    <w:rsid w:val="00C504AE"/>
    <w:rsid w:val="00C50A78"/>
    <w:rsid w:val="00C524B3"/>
    <w:rsid w:val="00C52C23"/>
    <w:rsid w:val="00C54DAA"/>
    <w:rsid w:val="00C574D5"/>
    <w:rsid w:val="00C605F9"/>
    <w:rsid w:val="00C629E3"/>
    <w:rsid w:val="00C7037D"/>
    <w:rsid w:val="00C72A59"/>
    <w:rsid w:val="00C73F32"/>
    <w:rsid w:val="00C741BD"/>
    <w:rsid w:val="00C75273"/>
    <w:rsid w:val="00C7587B"/>
    <w:rsid w:val="00C77371"/>
    <w:rsid w:val="00C77B86"/>
    <w:rsid w:val="00C77CFF"/>
    <w:rsid w:val="00C82C22"/>
    <w:rsid w:val="00C83752"/>
    <w:rsid w:val="00C87462"/>
    <w:rsid w:val="00C92032"/>
    <w:rsid w:val="00C9312A"/>
    <w:rsid w:val="00C9317A"/>
    <w:rsid w:val="00C93700"/>
    <w:rsid w:val="00C9477E"/>
    <w:rsid w:val="00C95701"/>
    <w:rsid w:val="00C96B4D"/>
    <w:rsid w:val="00C96FF7"/>
    <w:rsid w:val="00CA0CA3"/>
    <w:rsid w:val="00CA147B"/>
    <w:rsid w:val="00CA17EB"/>
    <w:rsid w:val="00CA180C"/>
    <w:rsid w:val="00CA376D"/>
    <w:rsid w:val="00CA39B0"/>
    <w:rsid w:val="00CA54B8"/>
    <w:rsid w:val="00CA7576"/>
    <w:rsid w:val="00CA7B1E"/>
    <w:rsid w:val="00CB07A0"/>
    <w:rsid w:val="00CB1721"/>
    <w:rsid w:val="00CB22B2"/>
    <w:rsid w:val="00CB2626"/>
    <w:rsid w:val="00CB29CE"/>
    <w:rsid w:val="00CB2CEB"/>
    <w:rsid w:val="00CB5B80"/>
    <w:rsid w:val="00CC01F7"/>
    <w:rsid w:val="00CC0C79"/>
    <w:rsid w:val="00CC2B30"/>
    <w:rsid w:val="00CC2C36"/>
    <w:rsid w:val="00CC3EE2"/>
    <w:rsid w:val="00CC447E"/>
    <w:rsid w:val="00CC56DF"/>
    <w:rsid w:val="00CC5DA3"/>
    <w:rsid w:val="00CC7E93"/>
    <w:rsid w:val="00CD033C"/>
    <w:rsid w:val="00CD0964"/>
    <w:rsid w:val="00CD151C"/>
    <w:rsid w:val="00CD5718"/>
    <w:rsid w:val="00CD608A"/>
    <w:rsid w:val="00CD7492"/>
    <w:rsid w:val="00CD791E"/>
    <w:rsid w:val="00CE2895"/>
    <w:rsid w:val="00CE2AAB"/>
    <w:rsid w:val="00CE366E"/>
    <w:rsid w:val="00CE3A6B"/>
    <w:rsid w:val="00CE458A"/>
    <w:rsid w:val="00CE7B64"/>
    <w:rsid w:val="00CF0357"/>
    <w:rsid w:val="00CF03E1"/>
    <w:rsid w:val="00CF1DB3"/>
    <w:rsid w:val="00CF2834"/>
    <w:rsid w:val="00CF3016"/>
    <w:rsid w:val="00CF3CEE"/>
    <w:rsid w:val="00CF4296"/>
    <w:rsid w:val="00CF4BEA"/>
    <w:rsid w:val="00CF4CC3"/>
    <w:rsid w:val="00CF7438"/>
    <w:rsid w:val="00CF7722"/>
    <w:rsid w:val="00CF786E"/>
    <w:rsid w:val="00CF7FFE"/>
    <w:rsid w:val="00D00211"/>
    <w:rsid w:val="00D006D1"/>
    <w:rsid w:val="00D019BC"/>
    <w:rsid w:val="00D025AE"/>
    <w:rsid w:val="00D02BB5"/>
    <w:rsid w:val="00D02DEF"/>
    <w:rsid w:val="00D052EC"/>
    <w:rsid w:val="00D06309"/>
    <w:rsid w:val="00D07105"/>
    <w:rsid w:val="00D1000A"/>
    <w:rsid w:val="00D15BC5"/>
    <w:rsid w:val="00D15BE1"/>
    <w:rsid w:val="00D17B39"/>
    <w:rsid w:val="00D20CB0"/>
    <w:rsid w:val="00D20D7A"/>
    <w:rsid w:val="00D21CC2"/>
    <w:rsid w:val="00D22711"/>
    <w:rsid w:val="00D22B6E"/>
    <w:rsid w:val="00D234F8"/>
    <w:rsid w:val="00D23AB2"/>
    <w:rsid w:val="00D26C26"/>
    <w:rsid w:val="00D31420"/>
    <w:rsid w:val="00D326CF"/>
    <w:rsid w:val="00D33D1C"/>
    <w:rsid w:val="00D35037"/>
    <w:rsid w:val="00D351EA"/>
    <w:rsid w:val="00D40288"/>
    <w:rsid w:val="00D416DE"/>
    <w:rsid w:val="00D41CC0"/>
    <w:rsid w:val="00D43403"/>
    <w:rsid w:val="00D44558"/>
    <w:rsid w:val="00D46846"/>
    <w:rsid w:val="00D46D37"/>
    <w:rsid w:val="00D4716C"/>
    <w:rsid w:val="00D47A49"/>
    <w:rsid w:val="00D505DA"/>
    <w:rsid w:val="00D506DD"/>
    <w:rsid w:val="00D50A6B"/>
    <w:rsid w:val="00D50B76"/>
    <w:rsid w:val="00D51AAC"/>
    <w:rsid w:val="00D52190"/>
    <w:rsid w:val="00D5270B"/>
    <w:rsid w:val="00D53ADC"/>
    <w:rsid w:val="00D53DF3"/>
    <w:rsid w:val="00D550B7"/>
    <w:rsid w:val="00D602D1"/>
    <w:rsid w:val="00D61773"/>
    <w:rsid w:val="00D619F5"/>
    <w:rsid w:val="00D620F6"/>
    <w:rsid w:val="00D6210B"/>
    <w:rsid w:val="00D62E71"/>
    <w:rsid w:val="00D6355A"/>
    <w:rsid w:val="00D6430D"/>
    <w:rsid w:val="00D6453B"/>
    <w:rsid w:val="00D64D82"/>
    <w:rsid w:val="00D64F44"/>
    <w:rsid w:val="00D66188"/>
    <w:rsid w:val="00D665D1"/>
    <w:rsid w:val="00D713C6"/>
    <w:rsid w:val="00D731F6"/>
    <w:rsid w:val="00D740CA"/>
    <w:rsid w:val="00D74724"/>
    <w:rsid w:val="00D76E06"/>
    <w:rsid w:val="00D77CDB"/>
    <w:rsid w:val="00D83036"/>
    <w:rsid w:val="00D856AA"/>
    <w:rsid w:val="00D85728"/>
    <w:rsid w:val="00D87538"/>
    <w:rsid w:val="00D903FB"/>
    <w:rsid w:val="00D9058E"/>
    <w:rsid w:val="00D91296"/>
    <w:rsid w:val="00D91DEF"/>
    <w:rsid w:val="00D92361"/>
    <w:rsid w:val="00D93C59"/>
    <w:rsid w:val="00D95481"/>
    <w:rsid w:val="00D967A3"/>
    <w:rsid w:val="00D9724B"/>
    <w:rsid w:val="00D97A23"/>
    <w:rsid w:val="00DA040F"/>
    <w:rsid w:val="00DA1CD1"/>
    <w:rsid w:val="00DA22FC"/>
    <w:rsid w:val="00DA2F84"/>
    <w:rsid w:val="00DA555A"/>
    <w:rsid w:val="00DB1A3D"/>
    <w:rsid w:val="00DB53DA"/>
    <w:rsid w:val="00DB559F"/>
    <w:rsid w:val="00DB5B77"/>
    <w:rsid w:val="00DC1363"/>
    <w:rsid w:val="00DC250F"/>
    <w:rsid w:val="00DC4FDC"/>
    <w:rsid w:val="00DC5F7A"/>
    <w:rsid w:val="00DC73BF"/>
    <w:rsid w:val="00DC74D9"/>
    <w:rsid w:val="00DC7A13"/>
    <w:rsid w:val="00DD16CD"/>
    <w:rsid w:val="00DD1702"/>
    <w:rsid w:val="00DD2FD3"/>
    <w:rsid w:val="00DD51DB"/>
    <w:rsid w:val="00DD5794"/>
    <w:rsid w:val="00DD6A40"/>
    <w:rsid w:val="00DD73D6"/>
    <w:rsid w:val="00DE11E3"/>
    <w:rsid w:val="00DE1425"/>
    <w:rsid w:val="00DE2162"/>
    <w:rsid w:val="00DE2B39"/>
    <w:rsid w:val="00DE2EF4"/>
    <w:rsid w:val="00DE4291"/>
    <w:rsid w:val="00DE56F6"/>
    <w:rsid w:val="00DE5973"/>
    <w:rsid w:val="00DE5FA4"/>
    <w:rsid w:val="00DE7064"/>
    <w:rsid w:val="00DE73DD"/>
    <w:rsid w:val="00DF1363"/>
    <w:rsid w:val="00DF1DCB"/>
    <w:rsid w:val="00DF2212"/>
    <w:rsid w:val="00DF27D5"/>
    <w:rsid w:val="00DF2997"/>
    <w:rsid w:val="00DF3D5B"/>
    <w:rsid w:val="00DF4295"/>
    <w:rsid w:val="00DF589C"/>
    <w:rsid w:val="00DF5C6C"/>
    <w:rsid w:val="00DF6B17"/>
    <w:rsid w:val="00DF75A0"/>
    <w:rsid w:val="00E002D5"/>
    <w:rsid w:val="00E014CA"/>
    <w:rsid w:val="00E031B8"/>
    <w:rsid w:val="00E032B1"/>
    <w:rsid w:val="00E07771"/>
    <w:rsid w:val="00E077F3"/>
    <w:rsid w:val="00E10174"/>
    <w:rsid w:val="00E102CE"/>
    <w:rsid w:val="00E10BC4"/>
    <w:rsid w:val="00E12D1C"/>
    <w:rsid w:val="00E13CB6"/>
    <w:rsid w:val="00E13FA5"/>
    <w:rsid w:val="00E1415D"/>
    <w:rsid w:val="00E15763"/>
    <w:rsid w:val="00E16355"/>
    <w:rsid w:val="00E17E79"/>
    <w:rsid w:val="00E201F9"/>
    <w:rsid w:val="00E20F0D"/>
    <w:rsid w:val="00E213BD"/>
    <w:rsid w:val="00E244EE"/>
    <w:rsid w:val="00E24D94"/>
    <w:rsid w:val="00E323E9"/>
    <w:rsid w:val="00E32D70"/>
    <w:rsid w:val="00E32FB6"/>
    <w:rsid w:val="00E34018"/>
    <w:rsid w:val="00E36E11"/>
    <w:rsid w:val="00E3775D"/>
    <w:rsid w:val="00E37C1B"/>
    <w:rsid w:val="00E40301"/>
    <w:rsid w:val="00E41F9D"/>
    <w:rsid w:val="00E4237A"/>
    <w:rsid w:val="00E423ED"/>
    <w:rsid w:val="00E437D2"/>
    <w:rsid w:val="00E43BF9"/>
    <w:rsid w:val="00E44515"/>
    <w:rsid w:val="00E44BC4"/>
    <w:rsid w:val="00E45B15"/>
    <w:rsid w:val="00E45D28"/>
    <w:rsid w:val="00E46CEF"/>
    <w:rsid w:val="00E47BC6"/>
    <w:rsid w:val="00E5182E"/>
    <w:rsid w:val="00E518A0"/>
    <w:rsid w:val="00E51930"/>
    <w:rsid w:val="00E55751"/>
    <w:rsid w:val="00E55BC0"/>
    <w:rsid w:val="00E56C1A"/>
    <w:rsid w:val="00E56D79"/>
    <w:rsid w:val="00E63E29"/>
    <w:rsid w:val="00E64308"/>
    <w:rsid w:val="00E668E1"/>
    <w:rsid w:val="00E67186"/>
    <w:rsid w:val="00E67CAD"/>
    <w:rsid w:val="00E72CEF"/>
    <w:rsid w:val="00E733EC"/>
    <w:rsid w:val="00E7398E"/>
    <w:rsid w:val="00E74730"/>
    <w:rsid w:val="00E7530B"/>
    <w:rsid w:val="00E75459"/>
    <w:rsid w:val="00E7724B"/>
    <w:rsid w:val="00E82B69"/>
    <w:rsid w:val="00E82B94"/>
    <w:rsid w:val="00E874F0"/>
    <w:rsid w:val="00E93C19"/>
    <w:rsid w:val="00E94625"/>
    <w:rsid w:val="00E963A5"/>
    <w:rsid w:val="00E96641"/>
    <w:rsid w:val="00E96E59"/>
    <w:rsid w:val="00EA00EC"/>
    <w:rsid w:val="00EA09AB"/>
    <w:rsid w:val="00EA0BB4"/>
    <w:rsid w:val="00EA2055"/>
    <w:rsid w:val="00EA2311"/>
    <w:rsid w:val="00EA350E"/>
    <w:rsid w:val="00EA6525"/>
    <w:rsid w:val="00EB0C15"/>
    <w:rsid w:val="00EB4C13"/>
    <w:rsid w:val="00EB4D47"/>
    <w:rsid w:val="00EB663B"/>
    <w:rsid w:val="00EB66EE"/>
    <w:rsid w:val="00EB695D"/>
    <w:rsid w:val="00EB6ABE"/>
    <w:rsid w:val="00EB6E40"/>
    <w:rsid w:val="00EB77ED"/>
    <w:rsid w:val="00EB7B49"/>
    <w:rsid w:val="00EC0A9F"/>
    <w:rsid w:val="00EC1407"/>
    <w:rsid w:val="00EC2AAD"/>
    <w:rsid w:val="00EC2F33"/>
    <w:rsid w:val="00EC376D"/>
    <w:rsid w:val="00EC577F"/>
    <w:rsid w:val="00EC76A6"/>
    <w:rsid w:val="00EC7BC3"/>
    <w:rsid w:val="00ED1148"/>
    <w:rsid w:val="00ED15F5"/>
    <w:rsid w:val="00ED1FDB"/>
    <w:rsid w:val="00ED418E"/>
    <w:rsid w:val="00ED494C"/>
    <w:rsid w:val="00ED5CE4"/>
    <w:rsid w:val="00ED6451"/>
    <w:rsid w:val="00ED7600"/>
    <w:rsid w:val="00EE54C9"/>
    <w:rsid w:val="00EF167F"/>
    <w:rsid w:val="00EF232E"/>
    <w:rsid w:val="00EF5C09"/>
    <w:rsid w:val="00EF6073"/>
    <w:rsid w:val="00EF698B"/>
    <w:rsid w:val="00EF6E37"/>
    <w:rsid w:val="00F00459"/>
    <w:rsid w:val="00F036F5"/>
    <w:rsid w:val="00F112FE"/>
    <w:rsid w:val="00F1362C"/>
    <w:rsid w:val="00F166AE"/>
    <w:rsid w:val="00F1789F"/>
    <w:rsid w:val="00F17DD8"/>
    <w:rsid w:val="00F17F9B"/>
    <w:rsid w:val="00F2289F"/>
    <w:rsid w:val="00F22A29"/>
    <w:rsid w:val="00F2356A"/>
    <w:rsid w:val="00F23E61"/>
    <w:rsid w:val="00F244C0"/>
    <w:rsid w:val="00F2532E"/>
    <w:rsid w:val="00F315A4"/>
    <w:rsid w:val="00F318AB"/>
    <w:rsid w:val="00F31C47"/>
    <w:rsid w:val="00F33429"/>
    <w:rsid w:val="00F34430"/>
    <w:rsid w:val="00F37187"/>
    <w:rsid w:val="00F40321"/>
    <w:rsid w:val="00F4042A"/>
    <w:rsid w:val="00F40706"/>
    <w:rsid w:val="00F414F1"/>
    <w:rsid w:val="00F42D2F"/>
    <w:rsid w:val="00F43976"/>
    <w:rsid w:val="00F45AA7"/>
    <w:rsid w:val="00F45D9C"/>
    <w:rsid w:val="00F46107"/>
    <w:rsid w:val="00F508B8"/>
    <w:rsid w:val="00F51CF1"/>
    <w:rsid w:val="00F51DF1"/>
    <w:rsid w:val="00F52D1D"/>
    <w:rsid w:val="00F52FFE"/>
    <w:rsid w:val="00F5335F"/>
    <w:rsid w:val="00F53DA8"/>
    <w:rsid w:val="00F5650E"/>
    <w:rsid w:val="00F56F44"/>
    <w:rsid w:val="00F57426"/>
    <w:rsid w:val="00F57A41"/>
    <w:rsid w:val="00F603A9"/>
    <w:rsid w:val="00F605CF"/>
    <w:rsid w:val="00F609CE"/>
    <w:rsid w:val="00F60A95"/>
    <w:rsid w:val="00F62E4C"/>
    <w:rsid w:val="00F63CF8"/>
    <w:rsid w:val="00F66678"/>
    <w:rsid w:val="00F67FF3"/>
    <w:rsid w:val="00F7139C"/>
    <w:rsid w:val="00F727E7"/>
    <w:rsid w:val="00F72CB1"/>
    <w:rsid w:val="00F74F51"/>
    <w:rsid w:val="00F751B8"/>
    <w:rsid w:val="00F8022D"/>
    <w:rsid w:val="00F80B34"/>
    <w:rsid w:val="00F81EDD"/>
    <w:rsid w:val="00F8215E"/>
    <w:rsid w:val="00F824F5"/>
    <w:rsid w:val="00F82907"/>
    <w:rsid w:val="00F82E30"/>
    <w:rsid w:val="00F843CB"/>
    <w:rsid w:val="00F844BF"/>
    <w:rsid w:val="00F85AA1"/>
    <w:rsid w:val="00F85B03"/>
    <w:rsid w:val="00F87C08"/>
    <w:rsid w:val="00F90FAB"/>
    <w:rsid w:val="00F92A24"/>
    <w:rsid w:val="00F9374D"/>
    <w:rsid w:val="00F95005"/>
    <w:rsid w:val="00F95538"/>
    <w:rsid w:val="00FA0969"/>
    <w:rsid w:val="00FA1E72"/>
    <w:rsid w:val="00FA5E88"/>
    <w:rsid w:val="00FA7074"/>
    <w:rsid w:val="00FA7D4C"/>
    <w:rsid w:val="00FA7E4F"/>
    <w:rsid w:val="00FB2B51"/>
    <w:rsid w:val="00FC29B9"/>
    <w:rsid w:val="00FC4095"/>
    <w:rsid w:val="00FC5295"/>
    <w:rsid w:val="00FC61C1"/>
    <w:rsid w:val="00FC6FD3"/>
    <w:rsid w:val="00FD3667"/>
    <w:rsid w:val="00FD7B5F"/>
    <w:rsid w:val="00FE24AE"/>
    <w:rsid w:val="00FE2BBD"/>
    <w:rsid w:val="00FE305C"/>
    <w:rsid w:val="00FE3D0F"/>
    <w:rsid w:val="00FE4A3C"/>
    <w:rsid w:val="00FE7338"/>
    <w:rsid w:val="00FF0301"/>
    <w:rsid w:val="00FF0B0E"/>
    <w:rsid w:val="00FF1D82"/>
    <w:rsid w:val="00FF3836"/>
    <w:rsid w:val="00FF3DB0"/>
    <w:rsid w:val="00FF489F"/>
    <w:rsid w:val="00FF4CDA"/>
    <w:rsid w:val="00FF6565"/>
    <w:rsid w:val="00FF6BD4"/>
    <w:rsid w:val="00FF7D40"/>
    <w:rsid w:val="00FF7E15"/>
    <w:rsid w:val="0AEE5EFA"/>
    <w:rsid w:val="0E6DA061"/>
    <w:rsid w:val="34B1BB82"/>
    <w:rsid w:val="50A4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4A6FD701"/>
  <w15:chartTrackingRefBased/>
  <w15:docId w15:val="{A1D03183-9883-461B-8863-FFA80032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229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Bullets Char,- Bullets Char,?? ?? Char,????? Char,???? Char,リスト段落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E5182E"/>
    <w:pPr>
      <w:tabs>
        <w:tab w:val="left" w:pos="6369"/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2D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21D5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D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D21D5"/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har"/>
    <w:rsid w:val="00BD297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Normal"/>
    <w:link w:val="TAHCar"/>
    <w:qFormat/>
    <w:rsid w:val="00BD2975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BD2975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x-none"/>
    </w:rPr>
  </w:style>
  <w:style w:type="character" w:customStyle="1" w:styleId="THChar">
    <w:name w:val="TH Char"/>
    <w:link w:val="TH"/>
    <w:qFormat/>
    <w:rsid w:val="00BD2975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BD2975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LChar">
    <w:name w:val="TAL Char"/>
    <w:link w:val="TAL"/>
    <w:qFormat/>
    <w:locked/>
    <w:rsid w:val="00BD2975"/>
    <w:rPr>
      <w:rFonts w:ascii="Arial" w:eastAsia="SimSun" w:hAnsi="Arial" w:cs="Times New Roman"/>
      <w:sz w:val="18"/>
      <w:szCs w:val="20"/>
      <w:lang w:val="x-none"/>
    </w:rPr>
  </w:style>
  <w:style w:type="paragraph" w:customStyle="1" w:styleId="a">
    <w:name w:val="佐藤２"/>
    <w:basedOn w:val="Normal"/>
    <w:rsid w:val="00BD2975"/>
    <w:pPr>
      <w:numPr>
        <w:numId w:val="8"/>
      </w:numPr>
      <w:spacing w:after="180" w:line="240" w:lineRule="auto"/>
    </w:pPr>
    <w:rPr>
      <w:rFonts w:eastAsia="MS Gothic" w:cs="Times New Roman"/>
      <w:sz w:val="24"/>
      <w:szCs w:val="20"/>
      <w:lang w:eastAsia="ja-JP"/>
    </w:rPr>
  </w:style>
  <w:style w:type="character" w:styleId="Mention">
    <w:name w:val="Mention"/>
    <w:basedOn w:val="DefaultParagraphFont"/>
    <w:uiPriority w:val="99"/>
    <w:unhideWhenUsed/>
    <w:rsid w:val="0085641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3540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ListNumber4">
    <w:name w:val="List Number 4"/>
    <w:basedOn w:val="Normal"/>
    <w:uiPriority w:val="99"/>
    <w:qFormat/>
    <w:rsid w:val="00E13FA5"/>
    <w:pPr>
      <w:numPr>
        <w:numId w:val="13"/>
      </w:numPr>
      <w:tabs>
        <w:tab w:val="clear" w:pos="720"/>
        <w:tab w:val="num" w:pos="360"/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firstLine="0"/>
      <w:textAlignment w:val="baseline"/>
    </w:pPr>
    <w:rPr>
      <w:rFonts w:eastAsia="MS Mincho" w:cs="Times New Roman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067BDA"/>
    <w:rPr>
      <w:rFonts w:cs="Times New Roman"/>
      <w:sz w:val="24"/>
      <w:szCs w:val="24"/>
    </w:rPr>
  </w:style>
  <w:style w:type="paragraph" w:customStyle="1" w:styleId="CRCoverPage">
    <w:name w:val="CR Cover Page"/>
    <w:rsid w:val="00537F88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8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3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1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1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2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2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7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95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6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5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3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14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2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85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2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2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6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3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6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4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0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3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3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3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8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2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RBI5PAMIO524-1616901215-61399</_dlc_DocId>
    <HideFromDelve xmlns="71c5aaf6-e6ce-465b-b873-5148d2a4c105">false</HideFromDelve>
    <_dlc_DocIdUrl xmlns="71c5aaf6-e6ce-465b-b873-5148d2a4c105">
      <Url>https://nokia.sharepoint.com/sites/gxp/_layouts/15/DocIdRedir.aspx?ID=RBI5PAMIO524-1616901215-61399</Url>
      <Description>RBI5PAMIO524-1616901215-61399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F85C48-3E43-45BF-AA4A-43B150E4E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</Template>
  <TotalTime>114</TotalTime>
  <Pages>2</Pages>
  <Words>377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Links>
    <vt:vector size="6" baseType="variant">
      <vt:variant>
        <vt:i4>1310775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_Toc213325449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81</cp:revision>
  <dcterms:created xsi:type="dcterms:W3CDTF">2025-11-04T15:30:00Z</dcterms:created>
  <dcterms:modified xsi:type="dcterms:W3CDTF">2025-11-06T14:01:00Z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GrammarlyDocumentId">
    <vt:lpwstr>812ab99a16db8eda4bbcbe2eeda81299d8aef16cd8207e0a3818482e82eacda1</vt:lpwstr>
  </property>
  <property fmtid="{D5CDD505-2E9C-101B-9397-08002B2CF9AE}" pid="12" name="_dlc_DocIdItemGuid">
    <vt:lpwstr>dd9a4476-9c63-4431-8b7a-29fd152d3f44</vt:lpwstr>
  </property>
</Properties>
</file>